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697A" w14:textId="77777777" w:rsidR="00395D6F" w:rsidRPr="00395D6F" w:rsidRDefault="00395D6F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14:paraId="062D2ED0" w14:textId="77777777" w:rsidR="00395D6F" w:rsidRPr="00395D6F" w:rsidRDefault="007D590A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  <w:r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>PŘEDLOHA NABÍDKY DODAVATELE</w:t>
      </w:r>
    </w:p>
    <w:p w14:paraId="0E698B9A" w14:textId="77777777" w:rsidR="00395D6F" w:rsidRPr="00395D6F" w:rsidRDefault="00395D6F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14:paraId="021D429B" w14:textId="77777777" w:rsidR="004416B5" w:rsidRPr="00395D6F" w:rsidRDefault="004416B5" w:rsidP="00065BEC">
      <w:pPr>
        <w:widowControl w:val="0"/>
        <w:rPr>
          <w:rFonts w:ascii="Book Antiqua" w:hAnsi="Book Antiqua" w:cstheme="minorHAnsi"/>
          <w:noProof/>
          <w:lang w:eastAsia="cs-CZ"/>
        </w:rPr>
      </w:pPr>
    </w:p>
    <w:p w14:paraId="3790D581" w14:textId="77777777" w:rsidR="00967167" w:rsidRDefault="00967167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</w:p>
    <w:p w14:paraId="4A5B7B40" w14:textId="77777777" w:rsidR="00434594" w:rsidRPr="00395D6F" w:rsidRDefault="00434594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>IDENTIFIKACE ŘÍZENÍ</w:t>
      </w:r>
    </w:p>
    <w:p w14:paraId="3294185F" w14:textId="77777777" w:rsidR="00434594" w:rsidRPr="00395D6F" w:rsidRDefault="00434594" w:rsidP="00065BEC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E70679" w:rsidRPr="00395D6F" w14:paraId="3F648F51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7677D158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Název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6DA71F31" w14:textId="438A13A5" w:rsidR="00E70679" w:rsidRPr="00395D6F" w:rsidRDefault="005F563C" w:rsidP="00E70679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5F563C">
              <w:rPr>
                <w:rFonts w:ascii="Book Antiqua" w:hAnsi="Book Antiqua" w:cstheme="minorHAnsi"/>
                <w:b/>
                <w:bCs/>
              </w:rPr>
              <w:t>Silnice III/35522 Včelákov – ETAPA 1</w:t>
            </w:r>
          </w:p>
        </w:tc>
      </w:tr>
      <w:tr w:rsidR="00E70679" w:rsidRPr="00395D6F" w14:paraId="65D594E0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FDADB4A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Veřejné zakázky</w:t>
            </w:r>
          </w:p>
        </w:tc>
        <w:sdt>
          <w:sdtPr>
            <w:rPr>
              <w:rFonts w:ascii="Book Antiqua" w:hAnsi="Book Antiqua" w:cstheme="minorHAnsi"/>
              <w:bCs/>
            </w:rPr>
            <w:id w:val="-1505901808"/>
            <w:placeholder>
              <w:docPart w:val="15220D537EA14DF29095E658187167BD"/>
            </w:placeholder>
            <w:comboBox>
              <w:listItem w:value="Zvolte položku."/>
              <w:listItem w:displayText="Dodávky" w:value="Dodávky"/>
              <w:listItem w:displayText="Služby" w:value="Služby"/>
              <w:listItem w:displayText="Stavební práce" w:value="Stavební práce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5A1B5696" w14:textId="2EC5AB55" w:rsidR="00E70679" w:rsidRPr="005F563C" w:rsidRDefault="005F563C" w:rsidP="00E70679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5F563C">
                  <w:rPr>
                    <w:rFonts w:ascii="Book Antiqua" w:hAnsi="Book Antiqua" w:cstheme="minorHAnsi"/>
                    <w:bCs/>
                  </w:rPr>
                  <w:t>Stavební práce</w:t>
                </w:r>
              </w:p>
            </w:tc>
          </w:sdtContent>
        </w:sdt>
      </w:tr>
      <w:tr w:rsidR="00E70679" w:rsidRPr="00395D6F" w14:paraId="35DD2628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4DBD5427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Řízení</w:t>
            </w:r>
          </w:p>
        </w:tc>
        <w:sdt>
          <w:sdtPr>
            <w:rPr>
              <w:rFonts w:ascii="Book Antiqua" w:hAnsi="Book Antiqua"/>
            </w:rPr>
            <w:id w:val="-269095368"/>
            <w:placeholder>
              <w:docPart w:val="99F9D79B1CEB4600B37D60AC73C67900"/>
            </w:placeholder>
            <w:comboBox>
              <w:listItem w:value="Zvolte položku."/>
              <w:listItem w:displayText="Otevřené řízení" w:value="Otevřené řízení"/>
              <w:listItem w:displayText="Zjednodušené podlimitní řízení" w:value="Zjednodušené podlimitní řízení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35242E4" w14:textId="77777777" w:rsidR="00E70679" w:rsidRPr="00C2009A" w:rsidRDefault="00E70679" w:rsidP="00E70679">
                <w:pPr>
                  <w:widowControl w:val="0"/>
                  <w:tabs>
                    <w:tab w:val="left" w:pos="980"/>
                  </w:tabs>
                  <w:ind w:left="0"/>
                  <w:rPr>
                    <w:rFonts w:ascii="Book Antiqua" w:hAnsi="Book Antiqua"/>
                  </w:rPr>
                </w:pPr>
                <w:r w:rsidRPr="00C2009A">
                  <w:rPr>
                    <w:rFonts w:ascii="Book Antiqua" w:hAnsi="Book Antiqua"/>
                  </w:rPr>
                  <w:t>Zjednodušené podlimitní řízení</w:t>
                </w:r>
              </w:p>
            </w:tc>
          </w:sdtContent>
        </w:sdt>
      </w:tr>
      <w:tr w:rsidR="00E70679" w:rsidRPr="00395D6F" w14:paraId="1C0ABB95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00D93CB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Web Řízení/ID</w:t>
            </w:r>
          </w:p>
        </w:tc>
        <w:sdt>
          <w:sdtPr>
            <w:rPr>
              <w:rStyle w:val="Hypertextovodkaz"/>
              <w:rFonts w:ascii="Book Antiqua" w:hAnsi="Book Antiqua" w:cstheme="minorHAnsi"/>
              <w:b/>
              <w:bCs/>
              <w:noProof/>
              <w:lang w:eastAsia="cs-CZ"/>
            </w:rPr>
            <w:id w:val="-1401129266"/>
            <w:placeholder>
              <w:docPart w:val="B3BA1843BBF247788CE352B4A5807E65"/>
            </w:placeholder>
            <w:text/>
          </w:sdtPr>
          <w:sdtEndPr>
            <w:rPr>
              <w:rStyle w:val="Hypertextovodkaz"/>
            </w:rPr>
          </w:sdtEndPr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23EB7C42" w14:textId="3BE82F44" w:rsidR="00E70679" w:rsidRPr="00C2009A" w:rsidRDefault="00495EC4" w:rsidP="00E70679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C2009A">
                  <w:rPr>
                    <w:rStyle w:val="Hypertextovodkaz"/>
                    <w:rFonts w:ascii="Book Antiqua" w:hAnsi="Book Antiqua" w:cstheme="minorHAnsi"/>
                    <w:b/>
                    <w:bCs/>
                    <w:noProof/>
                    <w:lang w:eastAsia="cs-CZ"/>
                  </w:rPr>
                  <w:t>https://ezak.suspk.cz/vz00001517</w:t>
                </w:r>
              </w:p>
            </w:tc>
          </w:sdtContent>
        </w:sdt>
      </w:tr>
    </w:tbl>
    <w:p w14:paraId="62CB0ECE" w14:textId="77777777" w:rsidR="004416B5" w:rsidRPr="00395D6F" w:rsidRDefault="004416B5" w:rsidP="00065BEC">
      <w:pPr>
        <w:widowControl w:val="0"/>
        <w:rPr>
          <w:rFonts w:ascii="Book Antiqua" w:hAnsi="Book Antiqua" w:cstheme="minorHAnsi"/>
          <w:noProof/>
          <w:lang w:eastAsia="cs-CZ"/>
        </w:rPr>
      </w:pPr>
    </w:p>
    <w:p w14:paraId="2303E036" w14:textId="77777777" w:rsidR="00434594" w:rsidRPr="00395D6F" w:rsidRDefault="00434594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 xml:space="preserve">IDENTIFIKAČNÍ ÚDAJE </w:t>
      </w:r>
      <w:r w:rsidR="006401D8" w:rsidRPr="00395D6F">
        <w:rPr>
          <w:rFonts w:ascii="Book Antiqua" w:hAnsi="Book Antiqua" w:cstheme="minorHAnsi"/>
          <w:lang w:eastAsia="cs-CZ"/>
        </w:rPr>
        <w:t>Účastníka</w:t>
      </w:r>
    </w:p>
    <w:p w14:paraId="66BD3641" w14:textId="77777777" w:rsidR="004416B5" w:rsidRPr="00395D6F" w:rsidRDefault="004416B5" w:rsidP="00065BEC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6401D8" w:rsidRPr="00395D6F" w14:paraId="31BC8148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3D75620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  <w:b/>
              </w:rPr>
              <w:t>Název/Obchodní firma/Jméno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531537044"/>
            <w:placeholder>
              <w:docPart w:val="BAB1732CA65C434FA1C93EAC946D5967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70FBC6C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7C21FE7E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27B87F59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Sídlo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996724828"/>
            <w:placeholder>
              <w:docPart w:val="BDFD647903874CAA8889EEB45B0FBD8F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6BFA4B27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43B82EE6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3F2D1432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IČ</w:t>
            </w:r>
            <w:r w:rsidR="0029384F" w:rsidRPr="00395D6F">
              <w:rPr>
                <w:rFonts w:ascii="Book Antiqua" w:hAnsi="Book Antiqua"/>
              </w:rPr>
              <w:t>O</w:t>
            </w:r>
            <w:r w:rsidRPr="00395D6F">
              <w:rPr>
                <w:rFonts w:ascii="Book Antiqua" w:hAnsi="Book Antiqua"/>
              </w:rPr>
              <w:t xml:space="preserve"> (je-li přiděleno)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864667501"/>
            <w:placeholder>
              <w:docPart w:val="CEDC1869D8B14B28A27141911AF2132E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3F6C95B6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0576CC" w:rsidRPr="00395D6F" w14:paraId="364B45F6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8410089" w14:textId="0F94F924" w:rsidR="000576CC" w:rsidRPr="00395D6F" w:rsidRDefault="000576CC" w:rsidP="006401D8">
            <w:pPr>
              <w:widowControl w:val="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DIČ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883938544"/>
            <w:placeholder>
              <w:docPart w:val="D858C9E05371461AA3DE85299D60454A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50BE7996" w14:textId="7729C27E" w:rsidR="000576CC" w:rsidRDefault="000576CC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069D6786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BEC07D9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Zástupce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067262132"/>
            <w:placeholder>
              <w:docPart w:val="04AC10EC4E7A45E79B127CD3EF6A08CF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8F5BE96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089EF4D7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F9929DD" w14:textId="77777777" w:rsidR="006401D8" w:rsidRPr="00395D6F" w:rsidRDefault="006401D8" w:rsidP="006401D8">
            <w:pPr>
              <w:widowControl w:val="0"/>
              <w:ind w:left="0"/>
              <w:jc w:val="left"/>
              <w:rPr>
                <w:rFonts w:ascii="Book Antiqua" w:hAnsi="Book Antiqua"/>
                <w:b/>
                <w:bCs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Kontaktní osoba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973104232"/>
            <w:placeholder>
              <w:docPart w:val="0AB55C9FB63F47F5BA69AC1F40A9A88B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11E7E73E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3B6948A3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523A23D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Telefon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339804511"/>
            <w:placeholder>
              <w:docPart w:val="07DAC127BA6347A2AAD430AE1E4B9B6C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5313D899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247661A7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1147400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 xml:space="preserve">E-mail 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868979448"/>
            <w:placeholder>
              <w:docPart w:val="C75A424F71164469B9A3DB10C79C8AB2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18B2F53A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29384F" w:rsidRPr="00395D6F" w14:paraId="22B64CDE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6C8D0441" w14:textId="06CFE518" w:rsidR="000576CC" w:rsidRPr="00395D6F" w:rsidRDefault="0029384F" w:rsidP="006401D8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ID datové schránky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774523205"/>
            <w:placeholder>
              <w:docPart w:val="1702A0BAD3134F63851BB0CCD359498F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8E9217A" w14:textId="77777777" w:rsidR="0029384F" w:rsidRPr="00395D6F" w:rsidRDefault="0029384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0576CC" w:rsidRPr="00395D6F" w14:paraId="6ECE1904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76214DA9" w14:textId="05D103C1" w:rsidR="000576CC" w:rsidRPr="00395D6F" w:rsidRDefault="000576CC" w:rsidP="006401D8">
            <w:pPr>
              <w:widowControl w:val="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Číslo účtu pro vrácení jistoty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267268808"/>
            <w:placeholder>
              <w:docPart w:val="78AEEF5230B046A9A178C90E5C3E01F2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6AD3B6F" w14:textId="0156B811" w:rsidR="000576CC" w:rsidRDefault="000576CC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29384F" w:rsidRPr="00395D6F" w14:paraId="30FC64FB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46AFAAC1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Účastník je malý nebo střední podnik podle doporučení Evropské komise 2003/361/ES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5C367A3D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395D6F">
              <w:rPr>
                <w:rFonts w:ascii="Book Antiqua" w:hAnsi="Book Antiqua" w:cstheme="minorHAnsi"/>
                <w:b/>
                <w:bCs/>
                <w:highlight w:val="yellow"/>
              </w:rPr>
              <w:t>Ano/Ne</w:t>
            </w:r>
          </w:p>
        </w:tc>
      </w:tr>
      <w:tr w:rsidR="006401D8" w:rsidRPr="00395D6F" w14:paraId="118B32E3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DBABD76" w14:textId="77777777" w:rsidR="006401D8" w:rsidRPr="00395D6F" w:rsidRDefault="00B14841" w:rsidP="002C04C3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sdt>
              <w:sdtPr>
                <w:rPr>
                  <w:rFonts w:ascii="Book Antiqua" w:hAnsi="Book Antiqua"/>
                </w:rPr>
                <w:id w:val="148620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1D8" w:rsidRPr="00395D6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401D8" w:rsidRPr="00395D6F">
              <w:rPr>
                <w:rFonts w:ascii="Book Antiqua" w:hAnsi="Book Antiqua"/>
              </w:rPr>
              <w:t xml:space="preserve">  O Veřejnou zakázku se uchází více dodavatelů společně ve smyslu § 82 ZZVZ; identifikační údaje ostatních zúčastněných dodavatelů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sdt>
            <w:sdtPr>
              <w:rPr>
                <w:rFonts w:ascii="Book Antiqua" w:hAnsi="Book Antiqua" w:cstheme="minorHAnsi"/>
                <w:b/>
                <w:bCs/>
              </w:rPr>
              <w:id w:val="952753087"/>
              <w:placeholder>
                <w:docPart w:val="09AEEBAEE3384BD9951429346A5DDFC6"/>
              </w:placeholder>
              <w:showingPlcHdr/>
              <w:text/>
            </w:sdtPr>
            <w:sdtEndPr/>
            <w:sdtContent>
              <w:p w14:paraId="60032E42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sdt>
            <w:sdtPr>
              <w:rPr>
                <w:rFonts w:ascii="Book Antiqua" w:hAnsi="Book Antiqua" w:cstheme="minorHAnsi"/>
                <w:b/>
                <w:bCs/>
              </w:rPr>
              <w:id w:val="1569611357"/>
              <w:placeholder>
                <w:docPart w:val="C924A665AC11437AA7420ED9B2BBF251"/>
              </w:placeholder>
              <w:showingPlcHdr/>
              <w:text/>
            </w:sdtPr>
            <w:sdtEndPr/>
            <w:sdtContent>
              <w:p w14:paraId="7512845F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p w14:paraId="626D2E04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Cs/>
                <w:highlight w:val="yellow"/>
              </w:rPr>
            </w:pPr>
            <w:r w:rsidRPr="00395D6F">
              <w:rPr>
                <w:rFonts w:ascii="Book Antiqua" w:hAnsi="Book Antiqua" w:cstheme="minorHAnsi"/>
                <w:bCs/>
              </w:rPr>
              <w:t>Veškerá prohlášení učiněná ve formuláři nabídky činí účastník za všechny zúčastněné dodavatele.</w:t>
            </w:r>
          </w:p>
        </w:tc>
      </w:tr>
    </w:tbl>
    <w:p w14:paraId="242BE35E" w14:textId="77777777" w:rsidR="004416B5" w:rsidRPr="00395D6F" w:rsidRDefault="004416B5" w:rsidP="009E23DB">
      <w:pPr>
        <w:widowControl w:val="0"/>
        <w:ind w:left="0"/>
        <w:rPr>
          <w:rFonts w:ascii="Book Antiqua" w:hAnsi="Book Antiqua" w:cstheme="minorHAnsi"/>
          <w:noProof/>
          <w:lang w:eastAsia="cs-CZ"/>
        </w:rPr>
      </w:pPr>
    </w:p>
    <w:p w14:paraId="42BE49C4" w14:textId="77777777" w:rsidR="006401D8" w:rsidRPr="00395D6F" w:rsidRDefault="00434594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  <w:lang w:eastAsia="cs-CZ"/>
        </w:rPr>
      </w:pPr>
      <w:r w:rsidRPr="00395D6F">
        <w:rPr>
          <w:rFonts w:ascii="Book Antiqua" w:hAnsi="Book Antiqua"/>
          <w:lang w:eastAsia="cs-CZ"/>
        </w:rPr>
        <w:lastRenderedPageBreak/>
        <w:t xml:space="preserve">ÚVODNÍ </w:t>
      </w:r>
      <w:r w:rsidR="006401D8" w:rsidRPr="00395D6F">
        <w:rPr>
          <w:rFonts w:ascii="Book Antiqua" w:hAnsi="Book Antiqua"/>
          <w:lang w:eastAsia="cs-CZ"/>
        </w:rPr>
        <w:t>Prohlášení účastníka</w:t>
      </w:r>
    </w:p>
    <w:p w14:paraId="1920BC06" w14:textId="3BCC7CF0" w:rsidR="006401D8" w:rsidRPr="00395D6F" w:rsidRDefault="006401D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Účastník, který se uchází o Veřejnou zakázku, tímto předkládá formulář nabídky včetně příslušných příloh za účelem prokázání splnění jednotlivých požadavků Zadavatel</w:t>
      </w:r>
      <w:r w:rsidR="008A1C6C">
        <w:rPr>
          <w:rFonts w:ascii="Book Antiqua" w:hAnsi="Book Antiqua"/>
        </w:rPr>
        <w:t>ů</w:t>
      </w:r>
      <w:r w:rsidRPr="00395D6F">
        <w:rPr>
          <w:rFonts w:ascii="Book Antiqua" w:hAnsi="Book Antiqua"/>
        </w:rPr>
        <w:t>, kterými je podmiňována účast dodavatelů v Řízení.</w:t>
      </w:r>
    </w:p>
    <w:p w14:paraId="17D9E12A" w14:textId="77777777" w:rsidR="006401D8" w:rsidRPr="00395D6F" w:rsidRDefault="006401D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Účastník čestně prohlašuje, že   </w:t>
      </w:r>
    </w:p>
    <w:p w14:paraId="1C9FB777" w14:textId="77777777" w:rsidR="006401D8" w:rsidRPr="00395D6F" w:rsidRDefault="006401D8" w:rsidP="00967167">
      <w:pPr>
        <w:pStyle w:val="Nadpis4"/>
        <w:ind w:left="709" w:hanging="283"/>
        <w:rPr>
          <w:rFonts w:ascii="Book Antiqua" w:hAnsi="Book Antiqua" w:cs="Arial"/>
        </w:rPr>
      </w:pPr>
      <w:r w:rsidRPr="00395D6F">
        <w:rPr>
          <w:rFonts w:ascii="Book Antiqua" w:hAnsi="Book Antiqua"/>
        </w:rPr>
        <w:t>se pečlivě seznámil se zadávacími podmínkami, porozuměl jim a mj. tak používá veškeré pojmy a zkratky v souladu se zadávací dokumentací,</w:t>
      </w:r>
    </w:p>
    <w:p w14:paraId="364E1457" w14:textId="77777777" w:rsidR="006401D8" w:rsidRPr="00395D6F" w:rsidRDefault="006401D8" w:rsidP="00967167">
      <w:pPr>
        <w:pStyle w:val="Nadpis4"/>
        <w:ind w:left="709" w:hanging="283"/>
        <w:rPr>
          <w:rStyle w:val="Siln"/>
          <w:rFonts w:ascii="Book Antiqua" w:hAnsi="Book Antiqua"/>
        </w:rPr>
      </w:pPr>
      <w:r w:rsidRPr="00395D6F">
        <w:rPr>
          <w:rFonts w:ascii="Book Antiqua" w:hAnsi="Book Antiqua"/>
        </w:rPr>
        <w:t>výše uvedená kontaktní osoba je oprávněna k jednání za účastníka v rámci Řízení</w:t>
      </w:r>
      <w:r w:rsidR="000E3C0D" w:rsidRPr="00395D6F">
        <w:rPr>
          <w:rFonts w:ascii="Book Antiqua" w:hAnsi="Book Antiqua"/>
        </w:rPr>
        <w:t>.</w:t>
      </w:r>
    </w:p>
    <w:p w14:paraId="6C6F2BB7" w14:textId="77777777" w:rsidR="006401D8" w:rsidRPr="00395D6F" w:rsidRDefault="006401D8" w:rsidP="006401D8">
      <w:pPr>
        <w:rPr>
          <w:rStyle w:val="Siln"/>
          <w:rFonts w:ascii="Book Antiqua" w:hAnsi="Book Antiqua"/>
        </w:rPr>
      </w:pPr>
    </w:p>
    <w:p w14:paraId="7FECEAB6" w14:textId="77777777" w:rsidR="000E3C0D" w:rsidRPr="00395D6F" w:rsidRDefault="008E51A0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395D6F">
        <w:rPr>
          <w:rFonts w:ascii="Book Antiqua" w:hAnsi="Book Antiqua"/>
          <w:lang w:eastAsia="cs-CZ"/>
        </w:rPr>
        <w:t>Požadavky</w:t>
      </w:r>
      <w:r w:rsidRPr="00395D6F">
        <w:rPr>
          <w:rFonts w:ascii="Book Antiqua" w:hAnsi="Book Antiqua"/>
        </w:rPr>
        <w:t xml:space="preserve"> na předmět veřejné zakázky</w:t>
      </w:r>
    </w:p>
    <w:p w14:paraId="3EF5433A" w14:textId="77777777" w:rsidR="00AD4E36" w:rsidRPr="00395D6F" w:rsidRDefault="00AD4E36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</w:t>
      </w:r>
    </w:p>
    <w:p w14:paraId="6220CC54" w14:textId="3CD97B49" w:rsidR="00AD4E36" w:rsidRPr="00395D6F" w:rsidRDefault="00AD4E36" w:rsidP="0096716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splňuje veškeré požadavky </w:t>
      </w:r>
      <w:r w:rsidR="003054BF">
        <w:rPr>
          <w:rFonts w:ascii="Book Antiqua" w:hAnsi="Book Antiqua"/>
        </w:rPr>
        <w:t>Zadavatel</w:t>
      </w:r>
      <w:r w:rsidR="00C01272">
        <w:rPr>
          <w:rFonts w:ascii="Book Antiqua" w:hAnsi="Book Antiqua"/>
        </w:rPr>
        <w:t>ů</w:t>
      </w:r>
      <w:r w:rsidRPr="00395D6F">
        <w:rPr>
          <w:rFonts w:ascii="Book Antiqua" w:hAnsi="Book Antiqua"/>
        </w:rPr>
        <w:t xml:space="preserve"> na předmět Veřejné zakázky, a že</w:t>
      </w:r>
    </w:p>
    <w:p w14:paraId="1F4B9E91" w14:textId="14154993" w:rsidR="00AD4E36" w:rsidRPr="00395D6F" w:rsidRDefault="00AD4E36" w:rsidP="0096716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>je pro případ uzavření sml</w:t>
      </w:r>
      <w:r w:rsidR="008A726D">
        <w:rPr>
          <w:rFonts w:ascii="Book Antiqua" w:hAnsi="Book Antiqua"/>
        </w:rPr>
        <w:t>o</w:t>
      </w:r>
      <w:r w:rsidRPr="00395D6F">
        <w:rPr>
          <w:rFonts w:ascii="Book Antiqua" w:hAnsi="Book Antiqua"/>
        </w:rPr>
        <w:t>uv</w:t>
      </w:r>
      <w:r w:rsidR="008A726D">
        <w:rPr>
          <w:rFonts w:ascii="Book Antiqua" w:hAnsi="Book Antiqua"/>
        </w:rPr>
        <w:t>y</w:t>
      </w:r>
      <w:r w:rsidRPr="00395D6F">
        <w:rPr>
          <w:rFonts w:ascii="Book Antiqua" w:hAnsi="Book Antiqua"/>
        </w:rPr>
        <w:t xml:space="preserve"> na Veřejnou zakázku vázán veškerými technickými, obchodními a jinými smluvními podmínkami </w:t>
      </w:r>
      <w:r w:rsidR="007D336B">
        <w:rPr>
          <w:rFonts w:ascii="Book Antiqua" w:hAnsi="Book Antiqua"/>
        </w:rPr>
        <w:t>Zadavatel</w:t>
      </w:r>
      <w:r w:rsidR="00C01272">
        <w:rPr>
          <w:rFonts w:ascii="Book Antiqua" w:hAnsi="Book Antiqua"/>
        </w:rPr>
        <w:t>ů</w:t>
      </w:r>
      <w:r w:rsidRPr="00395D6F">
        <w:rPr>
          <w:rFonts w:ascii="Book Antiqua" w:hAnsi="Book Antiqua"/>
        </w:rPr>
        <w:t>.</w:t>
      </w:r>
    </w:p>
    <w:p w14:paraId="330ED14E" w14:textId="77777777" w:rsidR="008E51A0" w:rsidRPr="00395D6F" w:rsidRDefault="008E51A0" w:rsidP="008E51A0">
      <w:pPr>
        <w:rPr>
          <w:rFonts w:ascii="Book Antiqua" w:hAnsi="Book Antiqua"/>
        </w:rPr>
      </w:pPr>
    </w:p>
    <w:p w14:paraId="5A8072C1" w14:textId="77777777" w:rsidR="000E3C0D" w:rsidRPr="00395D6F" w:rsidRDefault="000E3C0D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AB3362">
        <w:rPr>
          <w:rFonts w:ascii="Book Antiqua" w:hAnsi="Book Antiqua"/>
        </w:rPr>
        <w:t>Informace</w:t>
      </w:r>
      <w:r w:rsidRPr="00AB3362">
        <w:rPr>
          <w:rStyle w:val="Siln"/>
          <w:rFonts w:ascii="Book Antiqua" w:hAnsi="Book Antiqua"/>
          <w:b/>
          <w:bCs w:val="0"/>
        </w:rPr>
        <w:t xml:space="preserve"> r</w:t>
      </w:r>
      <w:r w:rsidRPr="00395D6F">
        <w:rPr>
          <w:rStyle w:val="Siln"/>
          <w:rFonts w:ascii="Book Antiqua" w:hAnsi="Book Antiqua"/>
          <w:b/>
          <w:bCs w:val="0"/>
        </w:rPr>
        <w:t>ozhodné pro hodnocení</w:t>
      </w:r>
    </w:p>
    <w:p w14:paraId="0CBF32A7" w14:textId="77777777" w:rsidR="004D75C8" w:rsidRPr="00395D6F" w:rsidRDefault="004D75C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 následující informace považuje za rozhodné pro hodnocení:</w:t>
      </w: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9355"/>
      </w:tblGrid>
      <w:tr w:rsidR="004D75C8" w:rsidRPr="00395D6F" w14:paraId="0B4B3B85" w14:textId="77777777" w:rsidTr="00967167">
        <w:tc>
          <w:tcPr>
            <w:tcW w:w="9355" w:type="dxa"/>
            <w:shd w:val="clear" w:color="auto" w:fill="DEEAF6" w:themeFill="accent1" w:themeFillTint="33"/>
            <w:vAlign w:val="center"/>
          </w:tcPr>
          <w:p w14:paraId="1E06F0A9" w14:textId="77777777" w:rsidR="004D75C8" w:rsidRPr="00395D6F" w:rsidRDefault="004D75C8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  <w:lang w:eastAsia="x-none"/>
              </w:rPr>
              <w:t>Kritérium Nabídková cena</w:t>
            </w:r>
          </w:p>
        </w:tc>
      </w:tr>
      <w:tr w:rsidR="004D75C8" w:rsidRPr="00395D6F" w14:paraId="4BCBF287" w14:textId="77777777" w:rsidTr="00967167">
        <w:tc>
          <w:tcPr>
            <w:tcW w:w="9355" w:type="dxa"/>
            <w:vAlign w:val="center"/>
          </w:tcPr>
          <w:p w14:paraId="603712AA" w14:textId="2147BC00" w:rsidR="004D75C8" w:rsidRDefault="00C34FCD" w:rsidP="003C40B5">
            <w:pPr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 w:cstheme="minorHAnsi"/>
              </w:rPr>
              <w:t>Celková n</w:t>
            </w:r>
            <w:r w:rsidR="004D75C8" w:rsidRPr="00395D6F">
              <w:rPr>
                <w:rFonts w:ascii="Book Antiqua" w:hAnsi="Book Antiqua" w:cstheme="minorHAnsi"/>
              </w:rPr>
              <w:t>abídková cena účastníka</w:t>
            </w:r>
            <w:r>
              <w:rPr>
                <w:rFonts w:ascii="Book Antiqua" w:hAnsi="Book Antiqua" w:cstheme="minorHAnsi"/>
              </w:rPr>
              <w:t xml:space="preserve"> (za zakázku 1 a 2)</w:t>
            </w:r>
            <w:r w:rsidR="004D75C8" w:rsidRPr="00395D6F">
              <w:rPr>
                <w:rFonts w:ascii="Book Antiqua" w:hAnsi="Book Antiqua" w:cstheme="minorHAnsi"/>
              </w:rPr>
              <w:t xml:space="preserve"> je </w:t>
            </w:r>
            <w:sdt>
              <w:sdtPr>
                <w:rPr>
                  <w:rFonts w:ascii="Book Antiqua" w:hAnsi="Book Antiqua"/>
                </w:rPr>
                <w:id w:val="-396739962"/>
                <w:placeholder>
                  <w:docPart w:val="97F86DFF0503451E85ECF3102BF86A1E"/>
                </w:placeholder>
              </w:sdtPr>
              <w:sdtEndPr/>
              <w:sdtContent>
                <w:r w:rsidR="004D75C8"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="004D75C8" w:rsidRPr="00395D6F">
              <w:rPr>
                <w:rFonts w:ascii="Book Antiqua" w:hAnsi="Book Antiqua"/>
              </w:rPr>
              <w:t xml:space="preserve"> Kč bez DPH</w:t>
            </w:r>
            <w:r w:rsidR="006A1AEC">
              <w:rPr>
                <w:rFonts w:ascii="Book Antiqua" w:hAnsi="Book Antiqua"/>
              </w:rPr>
              <w:t>.</w:t>
            </w:r>
          </w:p>
          <w:p w14:paraId="3BD3EA2F" w14:textId="77777777" w:rsidR="004D75C8" w:rsidRPr="00395D6F" w:rsidRDefault="004D75C8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 w:cstheme="minorHAnsi"/>
              </w:rPr>
              <w:t>Přílohou tohoto formuláře účastník předkládá Rozpočet.</w:t>
            </w:r>
          </w:p>
        </w:tc>
      </w:tr>
      <w:tr w:rsidR="00C34FCD" w:rsidRPr="00395D6F" w14:paraId="13F9CDA5" w14:textId="77777777" w:rsidTr="00967167">
        <w:tc>
          <w:tcPr>
            <w:tcW w:w="9355" w:type="dxa"/>
            <w:vAlign w:val="center"/>
          </w:tcPr>
          <w:p w14:paraId="359AF019" w14:textId="3B2C4FFE" w:rsidR="00C34FCD" w:rsidRPr="00C34FCD" w:rsidRDefault="00C34FCD" w:rsidP="003C40B5">
            <w:pPr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 w:cstheme="minorHAnsi"/>
              </w:rPr>
              <w:t>N</w:t>
            </w:r>
            <w:r w:rsidRPr="00395D6F">
              <w:rPr>
                <w:rFonts w:ascii="Book Antiqua" w:hAnsi="Book Antiqua" w:cstheme="minorHAnsi"/>
              </w:rPr>
              <w:t>abídková cena</w:t>
            </w:r>
            <w:r>
              <w:rPr>
                <w:rFonts w:ascii="Book Antiqua" w:hAnsi="Book Antiqua" w:cstheme="minorHAnsi"/>
              </w:rPr>
              <w:t xml:space="preserve"> za Zakázku č. 1</w:t>
            </w:r>
            <w:r w:rsidRPr="00395D6F">
              <w:rPr>
                <w:rFonts w:ascii="Book Antiqua" w:hAnsi="Book Antiqua" w:cstheme="minorHAnsi"/>
              </w:rPr>
              <w:t xml:space="preserve"> je </w:t>
            </w:r>
            <w:sdt>
              <w:sdtPr>
                <w:rPr>
                  <w:rFonts w:ascii="Book Antiqua" w:hAnsi="Book Antiqua"/>
                </w:rPr>
                <w:id w:val="1957286903"/>
                <w:placeholder>
                  <w:docPart w:val="092F53B8A2EE4B9E824E25176F0C3F26"/>
                </w:placeholder>
              </w:sdtPr>
              <w:sdtEndPr/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Kč bez DPH</w:t>
            </w:r>
          </w:p>
        </w:tc>
      </w:tr>
      <w:tr w:rsidR="00C34FCD" w:rsidRPr="00395D6F" w14:paraId="595244FC" w14:textId="77777777" w:rsidTr="00967167">
        <w:tc>
          <w:tcPr>
            <w:tcW w:w="9355" w:type="dxa"/>
            <w:vAlign w:val="center"/>
          </w:tcPr>
          <w:p w14:paraId="15B19949" w14:textId="17DDDAB4" w:rsidR="00C34FCD" w:rsidRDefault="00C34FCD" w:rsidP="003C40B5">
            <w:pPr>
              <w:spacing w:before="60" w:after="60"/>
              <w:ind w:left="0"/>
              <w:jc w:val="left"/>
              <w:rPr>
                <w:rFonts w:ascii="Book Antiqua" w:hAnsi="Book Antiqua" w:cstheme="minorHAnsi"/>
              </w:rPr>
            </w:pPr>
            <w:r>
              <w:rPr>
                <w:rFonts w:ascii="Book Antiqua" w:hAnsi="Book Antiqua" w:cstheme="minorHAnsi"/>
              </w:rPr>
              <w:t>N</w:t>
            </w:r>
            <w:r w:rsidRPr="00395D6F">
              <w:rPr>
                <w:rFonts w:ascii="Book Antiqua" w:hAnsi="Book Antiqua" w:cstheme="minorHAnsi"/>
              </w:rPr>
              <w:t>abídková cena</w:t>
            </w:r>
            <w:r>
              <w:rPr>
                <w:rFonts w:ascii="Book Antiqua" w:hAnsi="Book Antiqua" w:cstheme="minorHAnsi"/>
              </w:rPr>
              <w:t xml:space="preserve"> za Zakázku č. 2</w:t>
            </w:r>
            <w:r w:rsidRPr="00395D6F">
              <w:rPr>
                <w:rFonts w:ascii="Book Antiqua" w:hAnsi="Book Antiqua" w:cstheme="minorHAnsi"/>
              </w:rPr>
              <w:t xml:space="preserve"> je </w:t>
            </w:r>
            <w:sdt>
              <w:sdtPr>
                <w:rPr>
                  <w:rFonts w:ascii="Book Antiqua" w:hAnsi="Book Antiqua"/>
                </w:rPr>
                <w:id w:val="1252091330"/>
                <w:placeholder>
                  <w:docPart w:val="F4121069DFE542C6A75C3DF3172AFE0E"/>
                </w:placeholder>
              </w:sdtPr>
              <w:sdtEndPr/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Kč bez DPH</w:t>
            </w:r>
          </w:p>
        </w:tc>
      </w:tr>
      <w:tr w:rsidR="00ED5469" w:rsidRPr="00395D6F" w14:paraId="019FB9A8" w14:textId="77777777" w:rsidTr="00ED5469">
        <w:tc>
          <w:tcPr>
            <w:tcW w:w="9355" w:type="dxa"/>
            <w:shd w:val="clear" w:color="auto" w:fill="DEEAF6" w:themeFill="accent1" w:themeFillTint="33"/>
            <w:vAlign w:val="center"/>
          </w:tcPr>
          <w:p w14:paraId="6A23FCA2" w14:textId="41F36F0A" w:rsidR="00ED5469" w:rsidRPr="00D314B7" w:rsidRDefault="00ED5469" w:rsidP="00ED5469">
            <w:pPr>
              <w:spacing w:before="60" w:after="60"/>
              <w:ind w:left="0"/>
              <w:jc w:val="left"/>
              <w:rPr>
                <w:rFonts w:ascii="Book Antiqua" w:hAnsi="Book Antiqua" w:cstheme="minorHAnsi"/>
                <w:b/>
              </w:rPr>
            </w:pPr>
            <w:r w:rsidRPr="00D314B7">
              <w:rPr>
                <w:rFonts w:ascii="Book Antiqua" w:hAnsi="Book Antiqua"/>
                <w:b/>
                <w:lang w:eastAsia="x-none"/>
              </w:rPr>
              <w:t xml:space="preserve">Kritérium </w:t>
            </w:r>
            <w:r w:rsidR="00D314B7" w:rsidRPr="00D314B7">
              <w:rPr>
                <w:rFonts w:ascii="Book Antiqua" w:hAnsi="Book Antiqua"/>
                <w:b/>
              </w:rPr>
              <w:t>Doba pro uvedení do provozu</w:t>
            </w:r>
            <w:r w:rsidR="00C01272">
              <w:rPr>
                <w:rFonts w:ascii="Book Antiqua" w:hAnsi="Book Antiqua"/>
                <w:b/>
              </w:rPr>
              <w:t xml:space="preserve"> pro Zakázku č. 1</w:t>
            </w:r>
          </w:p>
        </w:tc>
      </w:tr>
      <w:tr w:rsidR="00ED5469" w:rsidRPr="00395D6F" w14:paraId="51565FEF" w14:textId="77777777" w:rsidTr="00967167">
        <w:tc>
          <w:tcPr>
            <w:tcW w:w="9355" w:type="dxa"/>
            <w:vAlign w:val="center"/>
          </w:tcPr>
          <w:p w14:paraId="67A21D99" w14:textId="2C3DC9B7" w:rsidR="00ED5469" w:rsidRDefault="00ED5469" w:rsidP="00ED5469">
            <w:pPr>
              <w:spacing w:before="60" w:after="60"/>
              <w:ind w:left="0"/>
              <w:rPr>
                <w:rFonts w:ascii="Book Antiqua" w:hAnsi="Book Antiqua" w:cstheme="minorHAnsi"/>
              </w:rPr>
            </w:pPr>
            <w:r>
              <w:rPr>
                <w:rFonts w:ascii="Book Antiqua" w:hAnsi="Book Antiqua" w:cstheme="minorHAnsi"/>
              </w:rPr>
              <w:t>G</w:t>
            </w:r>
            <w:r w:rsidRPr="00F451AE">
              <w:rPr>
                <w:rFonts w:ascii="Book Antiqua" w:hAnsi="Book Antiqua" w:cstheme="minorHAnsi"/>
              </w:rPr>
              <w:t xml:space="preserve">arantovaná nejvyšší </w:t>
            </w:r>
            <w:r w:rsidR="00D314B7" w:rsidRPr="00D314B7">
              <w:rPr>
                <w:rFonts w:ascii="Book Antiqua" w:hAnsi="Book Antiqua" w:cstheme="minorHAnsi"/>
              </w:rPr>
              <w:t>Doba pro uvedení do provozu</w:t>
            </w:r>
            <w:r w:rsidR="00C01272">
              <w:rPr>
                <w:rFonts w:ascii="Book Antiqua" w:hAnsi="Book Antiqua" w:cstheme="minorHAnsi"/>
              </w:rPr>
              <w:t xml:space="preserve"> pro Zakázku č. 1</w:t>
            </w:r>
            <w:r w:rsidR="00D314B7" w:rsidRPr="00D314B7">
              <w:rPr>
                <w:rFonts w:ascii="Book Antiqua" w:hAnsi="Book Antiqua" w:cstheme="minorHAnsi"/>
              </w:rPr>
              <w:t xml:space="preserve"> </w:t>
            </w:r>
            <w:r w:rsidR="00D314B7">
              <w:rPr>
                <w:rFonts w:ascii="Book Antiqua" w:hAnsi="Book Antiqua" w:cstheme="minorHAnsi"/>
              </w:rPr>
              <w:t>j</w:t>
            </w:r>
            <w:r w:rsidR="00D314B7">
              <w:rPr>
                <w:rFonts w:cstheme="minorHAnsi"/>
              </w:rPr>
              <w:t xml:space="preserve">e </w:t>
            </w:r>
            <w:sdt>
              <w:sdtPr>
                <w:rPr>
                  <w:rFonts w:ascii="Book Antiqua" w:hAnsi="Book Antiqua"/>
                </w:rPr>
                <w:id w:val="-585077677"/>
                <w:placeholder>
                  <w:docPart w:val="76F9B6BE2E34419AB84353D00897CF8F"/>
                </w:placeholder>
              </w:sdtPr>
              <w:sdtEndPr/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dnů.</w:t>
            </w:r>
          </w:p>
        </w:tc>
      </w:tr>
    </w:tbl>
    <w:p w14:paraId="79AB2199" w14:textId="77777777" w:rsidR="00406021" w:rsidRPr="00395D6F" w:rsidRDefault="00406021" w:rsidP="00B30CED">
      <w:pPr>
        <w:ind w:left="0"/>
        <w:rPr>
          <w:rFonts w:ascii="Book Antiqua" w:hAnsi="Book Antiqua"/>
        </w:rPr>
      </w:pPr>
    </w:p>
    <w:p w14:paraId="3534D941" w14:textId="77777777" w:rsidR="008E51A0" w:rsidRPr="00395D6F" w:rsidRDefault="003C5CC2" w:rsidP="00FB3672">
      <w:pPr>
        <w:pStyle w:val="lnek"/>
        <w:ind w:left="426" w:hanging="426"/>
        <w:rPr>
          <w:rFonts w:ascii="Book Antiqua" w:hAnsi="Book Antiqua"/>
        </w:rPr>
      </w:pPr>
      <w:r w:rsidRPr="00395D6F">
        <w:rPr>
          <w:rFonts w:ascii="Book Antiqua" w:hAnsi="Book Antiqua"/>
        </w:rPr>
        <w:t>Kvalifikace</w:t>
      </w:r>
    </w:p>
    <w:p w14:paraId="477F5107" w14:textId="77777777" w:rsidR="000E3C0D" w:rsidRPr="00395D6F" w:rsidRDefault="000E3C0D" w:rsidP="003C5CC2">
      <w:pPr>
        <w:pStyle w:val="Bezmezer"/>
        <w:rPr>
          <w:rStyle w:val="Siln"/>
          <w:rFonts w:ascii="Book Antiqua" w:hAnsi="Book Antiqua"/>
        </w:rPr>
      </w:pP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9355"/>
      </w:tblGrid>
      <w:tr w:rsidR="003C5CC2" w:rsidRPr="00395D6F" w14:paraId="11D2F3F9" w14:textId="77777777" w:rsidTr="00FB3672">
        <w:tc>
          <w:tcPr>
            <w:tcW w:w="9355" w:type="dxa"/>
            <w:shd w:val="clear" w:color="auto" w:fill="DEEAF6" w:themeFill="accent1" w:themeFillTint="33"/>
            <w:vAlign w:val="center"/>
          </w:tcPr>
          <w:p w14:paraId="7A545F24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Základní způsobilost</w:t>
            </w:r>
          </w:p>
        </w:tc>
      </w:tr>
      <w:tr w:rsidR="003C5CC2" w:rsidRPr="00395D6F" w14:paraId="728D7C37" w14:textId="77777777" w:rsidTr="00FB3672">
        <w:tc>
          <w:tcPr>
            <w:tcW w:w="9355" w:type="dxa"/>
            <w:vAlign w:val="center"/>
          </w:tcPr>
          <w:p w14:paraId="64E64FBA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 je způsobilým ve smyslu § 74 odst. 1 ZZVZ.</w:t>
            </w:r>
          </w:p>
        </w:tc>
      </w:tr>
      <w:tr w:rsidR="003C5CC2" w:rsidRPr="00395D6F" w14:paraId="03487753" w14:textId="77777777" w:rsidTr="00FB3672">
        <w:tc>
          <w:tcPr>
            <w:tcW w:w="9355" w:type="dxa"/>
            <w:shd w:val="clear" w:color="auto" w:fill="DEEAF6" w:themeFill="accent1" w:themeFillTint="33"/>
            <w:vAlign w:val="center"/>
          </w:tcPr>
          <w:p w14:paraId="38E34E88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Profesní způsobilost</w:t>
            </w:r>
          </w:p>
        </w:tc>
      </w:tr>
      <w:tr w:rsidR="003C5CC2" w:rsidRPr="00395D6F" w14:paraId="3E729EC2" w14:textId="77777777" w:rsidTr="00FB3672">
        <w:tc>
          <w:tcPr>
            <w:tcW w:w="9355" w:type="dxa"/>
            <w:vAlign w:val="center"/>
          </w:tcPr>
          <w:p w14:paraId="0E165C4F" w14:textId="77777777" w:rsidR="003C5CC2" w:rsidRPr="00395D6F" w:rsidRDefault="005E194C" w:rsidP="003C40B5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</w:t>
            </w:r>
          </w:p>
          <w:p w14:paraId="0ADFFC2D" w14:textId="77777777" w:rsidR="005E194C" w:rsidRPr="00395D6F" w:rsidRDefault="005E194C" w:rsidP="00511C69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r w:rsidRPr="00395D6F">
              <w:rPr>
                <w:rFonts w:ascii="Book Antiqua" w:hAnsi="Book Antiqua" w:cstheme="minorHAnsi"/>
              </w:rPr>
              <w:t>splňuje požadavek dle § 77 odst. 1 ZZVZ</w:t>
            </w:r>
            <w:r w:rsidR="009B2A05">
              <w:rPr>
                <w:rFonts w:ascii="Book Antiqua" w:hAnsi="Book Antiqua" w:cstheme="minorHAnsi"/>
              </w:rPr>
              <w:t>;</w:t>
            </w:r>
          </w:p>
          <w:p w14:paraId="4DD9FAAD" w14:textId="77777777" w:rsidR="005E194C" w:rsidRPr="00395D6F" w:rsidRDefault="00B14841" w:rsidP="00511C69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sdt>
              <w:sdtPr>
                <w:rPr>
                  <w:rFonts w:ascii="Book Antiqua" w:hAnsi="Book Antiqua"/>
                  <w:b/>
                </w:rPr>
                <w:id w:val="-736475929"/>
                <w:placeholder>
                  <w:docPart w:val="E520432164054AC7B4E5E712F2F654A5"/>
                </w:placeholder>
                <w:text/>
              </w:sdtPr>
              <w:sdtEndPr/>
              <w:sdtContent>
                <w:r w:rsidR="0022512E" w:rsidRPr="005D5FB5">
                  <w:rPr>
                    <w:rFonts w:ascii="Book Antiqua" w:hAnsi="Book Antiqua"/>
                    <w:b/>
                  </w:rPr>
                  <w:t>je oprávněn k podnikání v oborech činnosti: „Provádění staveb, jejich změn a</w:t>
                </w:r>
                <w:r w:rsidR="003E78BE">
                  <w:rPr>
                    <w:rFonts w:ascii="Book Antiqua" w:hAnsi="Book Antiqua"/>
                    <w:b/>
                  </w:rPr>
                  <w:t> </w:t>
                </w:r>
                <w:r w:rsidR="0022512E" w:rsidRPr="005D5FB5">
                  <w:rPr>
                    <w:rFonts w:ascii="Book Antiqua" w:hAnsi="Book Antiqua"/>
                    <w:b/>
                  </w:rPr>
                  <w:t>odstraňování“</w:t>
                </w:r>
                <w:r w:rsidR="00C4410C" w:rsidRPr="005D5FB5">
                  <w:rPr>
                    <w:rFonts w:ascii="Book Antiqua" w:hAnsi="Book Antiqua"/>
                    <w:b/>
                  </w:rPr>
                  <w:t>.</w:t>
                </w:r>
              </w:sdtContent>
            </w:sdt>
          </w:p>
        </w:tc>
      </w:tr>
    </w:tbl>
    <w:p w14:paraId="151F8C6D" w14:textId="77777777" w:rsidR="00934BCC" w:rsidRDefault="00934BCC">
      <w:r>
        <w:br w:type="page"/>
      </w: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4819"/>
        <w:gridCol w:w="4536"/>
      </w:tblGrid>
      <w:tr w:rsidR="003C5CC2" w:rsidRPr="00395D6F" w14:paraId="381FE035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4E413F22" w14:textId="22864C08" w:rsidR="003C5CC2" w:rsidRPr="00395D6F" w:rsidRDefault="003C5CC2" w:rsidP="003C40B5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lastRenderedPageBreak/>
              <w:t>Technická kvalifikace – referenční zakázky</w:t>
            </w:r>
            <w:r w:rsidR="00967167">
              <w:rPr>
                <w:rFonts w:ascii="Book Antiqua" w:hAnsi="Book Antiqua"/>
                <w:b/>
              </w:rPr>
              <w:t xml:space="preserve"> </w:t>
            </w:r>
          </w:p>
        </w:tc>
      </w:tr>
      <w:tr w:rsidR="003C5CC2" w:rsidRPr="00395D6F" w14:paraId="6613BDF1" w14:textId="77777777" w:rsidTr="00FB3672">
        <w:tc>
          <w:tcPr>
            <w:tcW w:w="9355" w:type="dxa"/>
            <w:gridSpan w:val="2"/>
            <w:vAlign w:val="center"/>
          </w:tcPr>
          <w:p w14:paraId="39E91776" w14:textId="3BD72F68" w:rsidR="00745CA7" w:rsidRPr="00315F42" w:rsidRDefault="00745CA7" w:rsidP="00745CA7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 w:rsidRPr="00315F42">
              <w:rPr>
                <w:rFonts w:ascii="Book Antiqua" w:hAnsi="Book Antiqua"/>
                <w:lang w:eastAsia="x-none"/>
              </w:rPr>
              <w:t>Účastník čestně prohlašuje</w:t>
            </w:r>
            <w:r w:rsidRPr="00315F42">
              <w:rPr>
                <w:rFonts w:ascii="Book Antiqua" w:hAnsi="Book Antiqua"/>
              </w:rPr>
              <w:t xml:space="preserve">, že splňuje následující požadavky na </w:t>
            </w:r>
            <w:sdt>
              <w:sdtPr>
                <w:rPr>
                  <w:rFonts w:ascii="Book Antiqua" w:hAnsi="Book Antiqua"/>
                  <w:b/>
                </w:rPr>
                <w:id w:val="682551027"/>
                <w:placeholder>
                  <w:docPart w:val="3DE470F2DC4A423381D1EC127ECD718B"/>
                </w:placeholder>
                <w:text/>
              </w:sdtPr>
              <w:sdtEndPr/>
              <w:sdtContent>
                <w:r w:rsidR="00B26C1D">
                  <w:rPr>
                    <w:rFonts w:ascii="Book Antiqua" w:hAnsi="Book Antiqua"/>
                    <w:b/>
                  </w:rPr>
                  <w:t>4</w:t>
                </w:r>
              </w:sdtContent>
            </w:sdt>
            <w:r w:rsidRPr="00315F42">
              <w:rPr>
                <w:rFonts w:ascii="Book Antiqua" w:hAnsi="Book Antiqua"/>
              </w:rPr>
              <w:t xml:space="preserve"> referenční zakázky:</w:t>
            </w:r>
          </w:p>
          <w:p w14:paraId="3E35EB46" w14:textId="77777777" w:rsidR="00745CA7" w:rsidRPr="007A5530" w:rsidRDefault="00745CA7" w:rsidP="002F4349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r w:rsidRPr="007A5530">
              <w:rPr>
                <w:rFonts w:ascii="Book Antiqua" w:hAnsi="Book Antiqua"/>
                <w:b/>
                <w:bCs/>
              </w:rPr>
              <w:t xml:space="preserve">referenční zakázky byly realizovány v období </w:t>
            </w:r>
            <w:sdt>
              <w:sdtPr>
                <w:rPr>
                  <w:rFonts w:ascii="Book Antiqua" w:hAnsi="Book Antiqua"/>
                  <w:b/>
                  <w:bCs/>
                </w:rPr>
                <w:id w:val="-1233545862"/>
                <w:placeholder>
                  <w:docPart w:val="65A34770AD7542CAB98B19A200BC650C"/>
                </w:placeholder>
                <w:text/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>5</w:t>
                </w:r>
              </w:sdtContent>
            </w:sdt>
            <w:r w:rsidRPr="007A5530">
              <w:rPr>
                <w:rFonts w:ascii="Book Antiqua" w:hAnsi="Book Antiqua"/>
                <w:b/>
                <w:bCs/>
              </w:rPr>
              <w:t xml:space="preserve"> let před zahájením Řízení</w:t>
            </w:r>
            <w:r w:rsidRPr="007A5530">
              <w:rPr>
                <w:rFonts w:ascii="Book Antiqua" w:hAnsi="Book Antiqua"/>
              </w:rPr>
              <w:t>,</w:t>
            </w:r>
          </w:p>
          <w:p w14:paraId="389C0059" w14:textId="2B28E665" w:rsidR="002D2557" w:rsidRPr="00B26C1D" w:rsidRDefault="00E54644" w:rsidP="002F4349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bookmarkStart w:id="0" w:name="_Hlk77168192"/>
            <w:r w:rsidRPr="00E54644">
              <w:rPr>
                <w:rFonts w:ascii="Book Antiqua" w:hAnsi="Book Antiqua"/>
                <w:b/>
                <w:bCs/>
              </w:rPr>
              <w:t xml:space="preserve">předmětem minimálně dvou referenčních zakázek </w:t>
            </w:r>
            <w:r w:rsidR="00745CA7" w:rsidRPr="007A5530">
              <w:rPr>
                <w:rFonts w:ascii="Book Antiqua" w:hAnsi="Book Antiqua"/>
                <w:b/>
                <w:bCs/>
              </w:rPr>
              <w:t xml:space="preserve">byly </w:t>
            </w:r>
            <w:sdt>
              <w:sdtPr>
                <w:rPr>
                  <w:rFonts w:ascii="Book Antiqua" w:hAnsi="Book Antiqua"/>
                  <w:b/>
                  <w:bCs/>
                </w:rPr>
                <w:id w:val="-1882545765"/>
                <w:placeholder>
                  <w:docPart w:val="A4D5F63D178344A4B42B5A4591A1E847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comboBox>
              </w:sdtPr>
              <w:sdtEndPr/>
              <w:sdtContent>
                <w:r w:rsidR="00745CA7" w:rsidRPr="007A5530">
                  <w:rPr>
                    <w:rFonts w:ascii="Book Antiqua" w:hAnsi="Book Antiqua"/>
                    <w:b/>
                    <w:bCs/>
                  </w:rPr>
                  <w:t>stavební práce</w:t>
                </w:r>
              </w:sdtContent>
            </w:sdt>
            <w:r w:rsidR="00745CA7" w:rsidRPr="007A5530">
              <w:rPr>
                <w:rFonts w:ascii="Book Antiqua" w:hAnsi="Book Antiqua"/>
                <w:b/>
                <w:bCs/>
              </w:rPr>
              <w:t xml:space="preserve"> spočívající ve</w:t>
            </w:r>
            <w:r w:rsidR="00745CA7" w:rsidRPr="007A5530">
              <w:rPr>
                <w:rFonts w:ascii="Book Antiqua" w:hAnsi="Book Antiqua"/>
              </w:rPr>
              <w:t> </w:t>
            </w:r>
            <w:sdt>
              <w:sdtPr>
                <w:rPr>
                  <w:rFonts w:ascii="Book Antiqua" w:hAnsi="Book Antiqua"/>
                  <w:b/>
                  <w:bCs/>
                </w:rPr>
                <w:id w:val="493919419"/>
                <w:placeholder>
                  <w:docPart w:val="73CA8314CE594475B3C535CF0B7D5759"/>
                </w:placeholder>
                <w:text/>
              </w:sdtPr>
              <w:sdtEndPr/>
              <w:sdtContent>
                <w:r w:rsidR="00745CA7" w:rsidRPr="007A5530">
                  <w:rPr>
                    <w:rFonts w:ascii="Book Antiqua" w:hAnsi="Book Antiqua"/>
                    <w:b/>
                    <w:bCs/>
                  </w:rPr>
                  <w:t>výstavbě, opravě nebo celoplošné rekonstrukci pozemní komunikace, zahrnující strojní pokládku hutněných asfaltových směsí na těchto komunikacích</w:t>
                </w:r>
              </w:sdtContent>
            </w:sdt>
            <w:r w:rsidR="00745CA7" w:rsidRPr="007A5530">
              <w:rPr>
                <w:rFonts w:ascii="Book Antiqua" w:hAnsi="Book Antiqua"/>
                <w:b/>
              </w:rPr>
              <w:t xml:space="preserve"> </w:t>
            </w:r>
            <w:r w:rsidR="00745CA7" w:rsidRPr="007A5530">
              <w:rPr>
                <w:rFonts w:ascii="Book Antiqua" w:hAnsi="Book Antiqua"/>
                <w:b/>
                <w:bCs/>
              </w:rPr>
              <w:t xml:space="preserve">v rozsahu alespoň </w:t>
            </w:r>
            <w:r w:rsidR="0029412D">
              <w:rPr>
                <w:rFonts w:ascii="Book Antiqua" w:hAnsi="Book Antiqua"/>
                <w:b/>
                <w:bCs/>
              </w:rPr>
              <w:t>5</w:t>
            </w:r>
            <w:r w:rsidR="00D51646">
              <w:rPr>
                <w:rFonts w:ascii="Book Antiqua" w:hAnsi="Book Antiqua"/>
                <w:b/>
                <w:bCs/>
              </w:rPr>
              <w:t>0</w:t>
            </w:r>
            <w:r w:rsidR="0029412D">
              <w:rPr>
                <w:rFonts w:ascii="Book Antiqua" w:hAnsi="Book Antiqua"/>
                <w:b/>
                <w:bCs/>
              </w:rPr>
              <w:t>0</w:t>
            </w:r>
            <w:r w:rsidR="00745CA7" w:rsidRPr="007A5530">
              <w:rPr>
                <w:rFonts w:ascii="Book Antiqua" w:hAnsi="Book Antiqua"/>
                <w:b/>
                <w:bCs/>
              </w:rPr>
              <w:t xml:space="preserve"> m</w:t>
            </w:r>
            <w:r w:rsidR="00745CA7" w:rsidRPr="007A5530">
              <w:rPr>
                <w:rFonts w:ascii="Book Antiqua" w:hAnsi="Book Antiqua"/>
                <w:b/>
                <w:bCs/>
                <w:vertAlign w:val="superscript"/>
              </w:rPr>
              <w:t>2</w:t>
            </w:r>
            <w:r w:rsidR="00745CA7" w:rsidRPr="007A5530">
              <w:rPr>
                <w:rFonts w:ascii="Book Antiqua" w:hAnsi="Book Antiqua"/>
                <w:b/>
                <w:bCs/>
              </w:rPr>
              <w:t>.</w:t>
            </w:r>
            <w:bookmarkEnd w:id="0"/>
          </w:p>
          <w:p w14:paraId="21157988" w14:textId="77777777" w:rsidR="00B26C1D" w:rsidRDefault="00E54644" w:rsidP="002F4349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  <w:b/>
                <w:bCs/>
              </w:rPr>
            </w:pPr>
            <w:r w:rsidRPr="00E54644">
              <w:rPr>
                <w:rFonts w:ascii="Book Antiqua" w:hAnsi="Book Antiqua"/>
                <w:b/>
                <w:bCs/>
              </w:rPr>
              <w:t>předmětem minimálně dvou referenčních zakázek byla oprava, rekonstrukce nebo stavba nového mostního objektu, charakteru monolitické konstrukce s provozovanou pozemní komunikací. Vzhledem k výhradě Zadavatele, uvedené v bodu 2.5 Výzvy k podání nabídek a zadávací dokumentace nelze tuto referenci prokázat pomocí poddodavatele.</w:t>
            </w:r>
          </w:p>
          <w:p w14:paraId="358FBB5D" w14:textId="72BDAE9E" w:rsidR="00E54644" w:rsidRPr="00DE72DB" w:rsidRDefault="0005060F" w:rsidP="00E54644">
            <w:pPr>
              <w:spacing w:after="120"/>
              <w:ind w:left="29"/>
              <w:rPr>
                <w:rFonts w:ascii="Book Antiqua" w:hAnsi="Book Antiqua"/>
                <w:i/>
                <w:iCs/>
              </w:rPr>
            </w:pPr>
            <w:r w:rsidRPr="00DE72DB">
              <w:rPr>
                <w:rFonts w:ascii="Book Antiqua" w:hAnsi="Book Antiqua"/>
                <w:i/>
                <w:iCs/>
              </w:rPr>
              <w:t>Dodavatel může prokázat požadavky</w:t>
            </w:r>
            <w:r w:rsidR="00B87F50" w:rsidRPr="00DE72DB">
              <w:rPr>
                <w:rFonts w:ascii="Book Antiqua" w:hAnsi="Book Antiqua"/>
                <w:i/>
                <w:iCs/>
              </w:rPr>
              <w:t xml:space="preserve"> podle bodu 2. a bodu 3.</w:t>
            </w:r>
            <w:r w:rsidRPr="00DE72DB">
              <w:rPr>
                <w:rFonts w:ascii="Book Antiqua" w:hAnsi="Book Antiqua"/>
                <w:i/>
                <w:iCs/>
              </w:rPr>
              <w:t xml:space="preserve"> </w:t>
            </w:r>
            <w:r w:rsidR="00B87F50" w:rsidRPr="00DE72DB">
              <w:rPr>
                <w:rFonts w:ascii="Book Antiqua" w:hAnsi="Book Antiqua"/>
                <w:i/>
                <w:iCs/>
              </w:rPr>
              <w:t>prostřednictvím stejných</w:t>
            </w:r>
            <w:r w:rsidRPr="00DE72DB">
              <w:rPr>
                <w:rFonts w:ascii="Book Antiqua" w:hAnsi="Book Antiqua"/>
                <w:i/>
                <w:iCs/>
              </w:rPr>
              <w:t xml:space="preserve"> referenční</w:t>
            </w:r>
            <w:r w:rsidR="00B87F50" w:rsidRPr="00DE72DB">
              <w:rPr>
                <w:rFonts w:ascii="Book Antiqua" w:hAnsi="Book Antiqua"/>
                <w:i/>
                <w:iCs/>
              </w:rPr>
              <w:t>ch</w:t>
            </w:r>
            <w:r w:rsidRPr="00DE72DB">
              <w:rPr>
                <w:rFonts w:ascii="Book Antiqua" w:hAnsi="Book Antiqua"/>
                <w:i/>
                <w:iCs/>
              </w:rPr>
              <w:t xml:space="preserve"> zakáz</w:t>
            </w:r>
            <w:r w:rsidR="00B87F50" w:rsidRPr="00DE72DB">
              <w:rPr>
                <w:rFonts w:ascii="Book Antiqua" w:hAnsi="Book Antiqua"/>
                <w:i/>
                <w:iCs/>
              </w:rPr>
              <w:t>e</w:t>
            </w:r>
            <w:r w:rsidRPr="00DE72DB">
              <w:rPr>
                <w:rFonts w:ascii="Book Antiqua" w:hAnsi="Book Antiqua"/>
                <w:i/>
                <w:iCs/>
              </w:rPr>
              <w:t>k</w:t>
            </w:r>
            <w:r w:rsidR="00B87F50" w:rsidRPr="00DE72DB">
              <w:rPr>
                <w:rFonts w:ascii="Book Antiqua" w:hAnsi="Book Antiqua"/>
                <w:i/>
                <w:iCs/>
              </w:rPr>
              <w:t>.</w:t>
            </w:r>
            <w:r w:rsidRPr="00DE72DB">
              <w:rPr>
                <w:rFonts w:ascii="Book Antiqua" w:hAnsi="Book Antiqua"/>
                <w:i/>
                <w:iCs/>
              </w:rPr>
              <w:t xml:space="preserve"> </w:t>
            </w:r>
          </w:p>
        </w:tc>
      </w:tr>
      <w:tr w:rsidR="00861588" w:rsidRPr="00395D6F" w14:paraId="1C3D7411" w14:textId="77777777" w:rsidTr="00FB3672">
        <w:tc>
          <w:tcPr>
            <w:tcW w:w="4819" w:type="dxa"/>
          </w:tcPr>
          <w:p w14:paraId="1E6ABA9E" w14:textId="77777777" w:rsidR="00861588" w:rsidRPr="00395D6F" w:rsidRDefault="00861588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>Referenční zakázka č. 1:</w:t>
            </w:r>
          </w:p>
          <w:p w14:paraId="7F8600BB" w14:textId="77777777" w:rsidR="00861588" w:rsidRPr="00395D6F" w:rsidRDefault="00B14841" w:rsidP="00BD6EDA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856889693"/>
                <w:placeholder>
                  <w:docPart w:val="D880F6C42AD343DDB5B3E5B3148C243D"/>
                </w:placeholder>
                <w:showingPlcHdr/>
              </w:sdtPr>
              <w:sdtEndPr/>
              <w:sdtContent>
                <w:r w:rsidR="00861588"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Název subjektu, pro který byla referenční zakázka realizována.</w:t>
                </w:r>
              </w:sdtContent>
            </w:sdt>
          </w:p>
          <w:p w14:paraId="52D7151F" w14:textId="77777777" w:rsidR="00861588" w:rsidRPr="00395D6F" w:rsidRDefault="00861588" w:rsidP="00861588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</w:tcPr>
          <w:p w14:paraId="20522499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1668515060"/>
                <w:placeholder>
                  <w:docPart w:val="8B2F6354AD7749E1A9DF3860A7BEFF71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0A52CF5C" w14:textId="77777777" w:rsidR="00861588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dokončení: </w:t>
            </w:r>
            <w:sdt>
              <w:sdtPr>
                <w:rPr>
                  <w:rFonts w:ascii="Book Antiqua" w:hAnsi="Book Antiqua"/>
                </w:rPr>
                <w:id w:val="-814875957"/>
                <w:placeholder>
                  <w:docPart w:val="42D10D5B58D6410BB83230229780DB2E"/>
                </w:placeholder>
                <w:showingPlcHdr/>
                <w:date>
                  <w:dateFormat w:val="d. M. 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zadejte datum</w:t>
                </w:r>
              </w:sdtContent>
            </w:sdt>
          </w:p>
          <w:p w14:paraId="34996947" w14:textId="3E8B2497" w:rsidR="00DE72DB" w:rsidRPr="00395D6F" w:rsidRDefault="00DE72DB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Rozsah pokládky: </w:t>
            </w:r>
            <w:r w:rsidRPr="00DE72DB">
              <w:rPr>
                <w:rStyle w:val="Zstupntext"/>
                <w:shd w:val="clear" w:color="auto" w:fill="FFFF00"/>
              </w:rPr>
              <w:t>v m</w:t>
            </w:r>
            <w:r w:rsidRPr="00DE72DB">
              <w:rPr>
                <w:rStyle w:val="Zstupntext"/>
                <w:shd w:val="clear" w:color="auto" w:fill="FFFF00"/>
                <w:vertAlign w:val="superscript"/>
              </w:rPr>
              <w:t>2</w:t>
            </w:r>
          </w:p>
          <w:p w14:paraId="25E9C4BB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304461501"/>
                <w:placeholder>
                  <w:docPart w:val="71B224BCE4474A6F87147D285047CFA7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142CF847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  <w:highlight w:val="yellow"/>
                </w:rPr>
                <w:id w:val="-1833834051"/>
                <w:placeholder>
                  <w:docPart w:val="5C5C4E1CC9354A35ACE27D3315374479"/>
                </w:placeholder>
                <w:showingPlcHdr/>
              </w:sdtPr>
              <w:sdtEndPr>
                <w:rPr>
                  <w:highlight w:val="none"/>
                </w:rPr>
              </w:sdtEndPr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 tel.</w:t>
                </w:r>
              </w:sdtContent>
            </w:sdt>
          </w:p>
        </w:tc>
      </w:tr>
      <w:tr w:rsidR="00861588" w:rsidRPr="00395D6F" w14:paraId="702CACDC" w14:textId="77777777" w:rsidTr="00FB3672">
        <w:tc>
          <w:tcPr>
            <w:tcW w:w="4819" w:type="dxa"/>
          </w:tcPr>
          <w:p w14:paraId="7C9A7375" w14:textId="77777777" w:rsidR="00861588" w:rsidRPr="00395D6F" w:rsidRDefault="00861588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>Referenční zakázka č. 2:</w:t>
            </w:r>
          </w:p>
          <w:p w14:paraId="4C4C540D" w14:textId="77777777" w:rsidR="00861588" w:rsidRPr="00395D6F" w:rsidRDefault="00B14841" w:rsidP="00BD6EDA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2083054265"/>
                <w:placeholder>
                  <w:docPart w:val="F95F56D091FB462D80948742924CDED5"/>
                </w:placeholder>
                <w:showingPlcHdr/>
              </w:sdtPr>
              <w:sdtEndPr/>
              <w:sdtContent>
                <w:r w:rsidR="00861588" w:rsidRPr="00395D6F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="00861588" w:rsidRPr="00395D6F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14:paraId="27415D00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</w:tcPr>
          <w:p w14:paraId="1199A085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-2000256716"/>
                <w:placeholder>
                  <w:docPart w:val="5DA00B031CAE433CB1E31181D1FEAEB7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4DAFC7C9" w14:textId="77777777" w:rsidR="00861588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-237942322"/>
                <w:placeholder>
                  <w:docPart w:val="CA02E13901EC483C9BFD066C2BB1EFDD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14:paraId="22C9E81B" w14:textId="77777777" w:rsidR="00DE72DB" w:rsidRPr="00395D6F" w:rsidRDefault="00DE72DB" w:rsidP="00DE72DB">
            <w:pPr>
              <w:ind w:left="41" w:firstLine="12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Rozsah pokládky: </w:t>
            </w:r>
            <w:r w:rsidRPr="00DE72DB">
              <w:rPr>
                <w:rStyle w:val="Zstupntext"/>
                <w:shd w:val="clear" w:color="auto" w:fill="FFFF00"/>
              </w:rPr>
              <w:t>v m</w:t>
            </w:r>
            <w:r w:rsidRPr="00DE72DB">
              <w:rPr>
                <w:rStyle w:val="Zstupntext"/>
                <w:shd w:val="clear" w:color="auto" w:fill="FFFF00"/>
                <w:vertAlign w:val="superscript"/>
              </w:rPr>
              <w:t>2</w:t>
            </w:r>
          </w:p>
          <w:p w14:paraId="6B905012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278010722"/>
                <w:placeholder>
                  <w:docPart w:val="EE7E20A2D23048389C899B9CD7B3EB5D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1A5CAB84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164321712"/>
                <w:placeholder>
                  <w:docPart w:val="4DFE51EE3AB9466E97DBC63DD90756C6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eastAsia="Calibri" w:hAnsi="Book Antiqua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tel.</w:t>
                </w:r>
              </w:sdtContent>
            </w:sdt>
          </w:p>
        </w:tc>
      </w:tr>
      <w:tr w:rsidR="006D5E96" w:rsidRPr="00395D6F" w14:paraId="56E6692E" w14:textId="77777777" w:rsidTr="00FB3672">
        <w:tc>
          <w:tcPr>
            <w:tcW w:w="4819" w:type="dxa"/>
          </w:tcPr>
          <w:p w14:paraId="7CF05FD1" w14:textId="77777777" w:rsidR="006D5E96" w:rsidRPr="00395D6F" w:rsidRDefault="006D5E96" w:rsidP="006D5E96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 xml:space="preserve">Referenční zakázka č. </w:t>
            </w:r>
            <w:r>
              <w:rPr>
                <w:rFonts w:ascii="Book Antiqua" w:hAnsi="Book Antiqua"/>
                <w:b/>
                <w:bCs/>
              </w:rPr>
              <w:t>3</w:t>
            </w:r>
            <w:r w:rsidRPr="00395D6F">
              <w:rPr>
                <w:rFonts w:ascii="Book Antiqua" w:hAnsi="Book Antiqua"/>
                <w:b/>
                <w:bCs/>
              </w:rPr>
              <w:t>:</w:t>
            </w:r>
          </w:p>
          <w:p w14:paraId="2C98C458" w14:textId="77777777" w:rsidR="006D5E96" w:rsidRPr="00395D6F" w:rsidRDefault="00B14841" w:rsidP="006D5E96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1743404430"/>
                <w:placeholder>
                  <w:docPart w:val="59C377F8CF214286A7647B2F98C4DD7B"/>
                </w:placeholder>
                <w:showingPlcHdr/>
              </w:sdtPr>
              <w:sdtEndPr/>
              <w:sdtContent>
                <w:r w:rsidR="006D5E96" w:rsidRPr="00395D6F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="006D5E96" w:rsidRPr="00395D6F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14:paraId="7BB141B3" w14:textId="77777777" w:rsidR="006D5E96" w:rsidRPr="00395D6F" w:rsidRDefault="006D5E96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36" w:type="dxa"/>
          </w:tcPr>
          <w:p w14:paraId="5A327925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821858908"/>
                <w:placeholder>
                  <w:docPart w:val="9F67565C66F949CC9538BAA93FFDE719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5D5E69DD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811995600"/>
                <w:placeholder>
                  <w:docPart w:val="2254196116A9426E9DA425ED5FAFBE00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14:paraId="0A1032EF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540420139"/>
                <w:placeholder>
                  <w:docPart w:val="7E622CB2DA7E47808F6CBF264186B83C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2A7EA0AA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99252689"/>
                <w:placeholder>
                  <w:docPart w:val="0EE5BBD6AE0D498FB44F1E3956F634F8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eastAsia="Calibri" w:hAnsi="Book Antiqua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tel.</w:t>
                </w:r>
              </w:sdtContent>
            </w:sdt>
          </w:p>
        </w:tc>
      </w:tr>
      <w:tr w:rsidR="00E54644" w:rsidRPr="00395D6F" w14:paraId="3A8277BC" w14:textId="77777777" w:rsidTr="00FB3672">
        <w:tc>
          <w:tcPr>
            <w:tcW w:w="4819" w:type="dxa"/>
          </w:tcPr>
          <w:p w14:paraId="6C1D3CAB" w14:textId="7A6C1040" w:rsidR="00E54644" w:rsidRPr="00395D6F" w:rsidRDefault="00E54644" w:rsidP="00E54644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 xml:space="preserve">Referenční zakázka č. </w:t>
            </w:r>
            <w:r>
              <w:rPr>
                <w:rFonts w:ascii="Book Antiqua" w:hAnsi="Book Antiqua"/>
                <w:b/>
                <w:bCs/>
              </w:rPr>
              <w:t>4</w:t>
            </w:r>
            <w:r w:rsidRPr="00395D6F">
              <w:rPr>
                <w:rFonts w:ascii="Book Antiqua" w:hAnsi="Book Antiqua"/>
                <w:b/>
                <w:bCs/>
              </w:rPr>
              <w:t>:</w:t>
            </w:r>
          </w:p>
          <w:p w14:paraId="38AD5C97" w14:textId="77777777" w:rsidR="00E54644" w:rsidRPr="00395D6F" w:rsidRDefault="00B14841" w:rsidP="00E54644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25411005"/>
                <w:placeholder>
                  <w:docPart w:val="7CFF5C87C84345199230792AAC965A21"/>
                </w:placeholder>
                <w:showingPlcHdr/>
              </w:sdtPr>
              <w:sdtEndPr/>
              <w:sdtContent>
                <w:r w:rsidR="00E54644" w:rsidRPr="00395D6F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="00E54644" w:rsidRPr="00395D6F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14:paraId="4B8DE278" w14:textId="77777777" w:rsidR="00E54644" w:rsidRPr="00395D6F" w:rsidRDefault="00E54644" w:rsidP="00E54644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36" w:type="dxa"/>
          </w:tcPr>
          <w:p w14:paraId="20FD0AF2" w14:textId="77777777" w:rsidR="00E54644" w:rsidRPr="00395D6F" w:rsidRDefault="00E54644" w:rsidP="00E54644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1671675426"/>
                <w:placeholder>
                  <w:docPart w:val="753D4F9681354B08A808000A101DE841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2699AD19" w14:textId="77777777" w:rsidR="00E54644" w:rsidRPr="00395D6F" w:rsidRDefault="00E54644" w:rsidP="00E54644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1910956290"/>
                <w:placeholder>
                  <w:docPart w:val="763C02398E664730BD14D7C78FA6B89F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14:paraId="709260FC" w14:textId="77777777" w:rsidR="00E54644" w:rsidRPr="00395D6F" w:rsidRDefault="00E54644" w:rsidP="00E54644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1680623912"/>
                <w:placeholder>
                  <w:docPart w:val="4315A003AA1D4942906A1A9035F76933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1D35F847" w14:textId="3A9F99A2" w:rsidR="00E54644" w:rsidRPr="00395D6F" w:rsidRDefault="00E54644" w:rsidP="00E54644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982310620"/>
                <w:placeholder>
                  <w:docPart w:val="F0EBA8ED35DB4A7FBD30BA5DB8F98928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eastAsia="Calibri" w:hAnsi="Book Antiqua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tel.</w:t>
                </w:r>
              </w:sdtContent>
            </w:sdt>
          </w:p>
        </w:tc>
      </w:tr>
      <w:tr w:rsidR="00E54644" w:rsidRPr="00395D6F" w14:paraId="1008C634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605DF83B" w14:textId="77777777" w:rsidR="00E54644" w:rsidRPr="00395D6F" w:rsidRDefault="00E54644" w:rsidP="00E54644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lastRenderedPageBreak/>
              <w:t xml:space="preserve">Technická kvalifikace – kvalifikace a zkušenosti </w:t>
            </w:r>
            <w:r>
              <w:rPr>
                <w:rFonts w:ascii="Book Antiqua" w:hAnsi="Book Antiqua"/>
                <w:b/>
              </w:rPr>
              <w:t xml:space="preserve">stavbyvedoucího </w:t>
            </w:r>
          </w:p>
        </w:tc>
      </w:tr>
      <w:tr w:rsidR="00E54644" w:rsidRPr="00395D6F" w14:paraId="2480FBA6" w14:textId="77777777" w:rsidTr="00FB3672">
        <w:tc>
          <w:tcPr>
            <w:tcW w:w="9355" w:type="dxa"/>
            <w:gridSpan w:val="2"/>
            <w:vAlign w:val="center"/>
          </w:tcPr>
          <w:p w14:paraId="3BA87968" w14:textId="77777777" w:rsidR="00E54644" w:rsidRDefault="00E54644" w:rsidP="00E54644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eastAsia="x-none"/>
              </w:rPr>
              <w:t>Účastník čestně prohlašuje</w:t>
            </w:r>
            <w:r>
              <w:rPr>
                <w:rFonts w:ascii="Book Antiqua" w:hAnsi="Book Antiqua"/>
              </w:rPr>
              <w:t xml:space="preserve">, že </w:t>
            </w:r>
            <w:r w:rsidRPr="000439A3">
              <w:rPr>
                <w:rFonts w:ascii="Book Antiqua" w:hAnsi="Book Antiqua"/>
                <w:b/>
                <w:bCs/>
              </w:rPr>
              <w:t>osoba stavbyvedoucího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>
              <w:rPr>
                <w:rFonts w:ascii="Book Antiqua" w:hAnsi="Book Antiqua"/>
              </w:rPr>
              <w:t>splňuje následující požadavky:</w:t>
            </w:r>
          </w:p>
          <w:p w14:paraId="49464D51" w14:textId="77777777" w:rsidR="00E54644" w:rsidRDefault="00E54644" w:rsidP="00E54644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disponuje autorizačním oprávněním v oboru dopravní stavby nebo dopravní stavby, specializace nekolejová doprava;</w:t>
            </w:r>
          </w:p>
          <w:p w14:paraId="291101A8" w14:textId="693060E8" w:rsidR="00E54644" w:rsidRDefault="00E54644" w:rsidP="00E54644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má alespoň 2 zkušenost</w:t>
            </w:r>
            <w:r w:rsidR="00D602AE">
              <w:rPr>
                <w:rFonts w:ascii="Book Antiqua" w:hAnsi="Book Antiqua"/>
              </w:rPr>
              <w:t>i</w:t>
            </w:r>
            <w:r>
              <w:rPr>
                <w:rFonts w:ascii="Book Antiqua" w:hAnsi="Book Antiqua"/>
              </w:rPr>
              <w:t xml:space="preserve"> v pozici stavbyvedoucího s prováděním stavby naplňující výše uvedené požadavky na referenční zakázky.</w:t>
            </w:r>
          </w:p>
          <w:p w14:paraId="0C794CB9" w14:textId="77777777" w:rsidR="00E54644" w:rsidRPr="00395D6F" w:rsidRDefault="00E54644" w:rsidP="00E54644">
            <w:pPr>
              <w:spacing w:after="12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Informace o kvalifikaci a zkušenostech stavbyvedoucího prokazujících výše uvedené požadavky je účastník schopen doložit.</w:t>
            </w:r>
          </w:p>
        </w:tc>
      </w:tr>
      <w:tr w:rsidR="00B87F50" w:rsidRPr="00395D6F" w14:paraId="05B578B2" w14:textId="77777777" w:rsidTr="00552BBD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5B23C124" w14:textId="449127AE" w:rsidR="00B87F50" w:rsidRDefault="00B87F50" w:rsidP="00552BBD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t xml:space="preserve">Technická kvalifikace – kvalifikace a zkušenosti </w:t>
            </w:r>
            <w:r w:rsidR="00D602AE">
              <w:rPr>
                <w:rFonts w:ascii="Book Antiqua" w:hAnsi="Book Antiqua"/>
                <w:b/>
              </w:rPr>
              <w:t>technika - mosty</w:t>
            </w:r>
          </w:p>
        </w:tc>
      </w:tr>
      <w:tr w:rsidR="00B87F50" w:rsidRPr="00395D6F" w14:paraId="5BB0ED0D" w14:textId="77777777" w:rsidTr="00FB3672">
        <w:tc>
          <w:tcPr>
            <w:tcW w:w="9355" w:type="dxa"/>
            <w:gridSpan w:val="2"/>
            <w:vAlign w:val="center"/>
          </w:tcPr>
          <w:p w14:paraId="79319F27" w14:textId="34D3D988" w:rsidR="00B87F50" w:rsidRDefault="00B87F50" w:rsidP="00B87F50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eastAsia="x-none"/>
              </w:rPr>
              <w:t>Účastník čestně prohlašuje</w:t>
            </w:r>
            <w:r>
              <w:rPr>
                <w:rFonts w:ascii="Book Antiqua" w:hAnsi="Book Antiqua"/>
              </w:rPr>
              <w:t xml:space="preserve">, že </w:t>
            </w:r>
            <w:r w:rsidRPr="000439A3">
              <w:rPr>
                <w:rFonts w:ascii="Book Antiqua" w:hAnsi="Book Antiqua"/>
                <w:b/>
                <w:bCs/>
              </w:rPr>
              <w:t xml:space="preserve">osoba </w:t>
            </w:r>
            <w:r w:rsidR="00D602AE">
              <w:rPr>
                <w:rFonts w:ascii="Book Antiqua" w:hAnsi="Book Antiqua"/>
                <w:b/>
              </w:rPr>
              <w:t>technika – mosty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>
              <w:rPr>
                <w:rFonts w:ascii="Book Antiqua" w:hAnsi="Book Antiqua"/>
              </w:rPr>
              <w:t>splňuje následující požadav</w:t>
            </w:r>
            <w:r w:rsidR="003E4E73">
              <w:rPr>
                <w:rFonts w:ascii="Book Antiqua" w:hAnsi="Book Antiqua"/>
              </w:rPr>
              <w:t>e</w:t>
            </w:r>
            <w:r>
              <w:rPr>
                <w:rFonts w:ascii="Book Antiqua" w:hAnsi="Book Antiqua"/>
              </w:rPr>
              <w:t>k:</w:t>
            </w:r>
          </w:p>
          <w:p w14:paraId="0C568970" w14:textId="2129ACF1" w:rsidR="00B87F50" w:rsidRDefault="004209CC" w:rsidP="004209CC">
            <w:pPr>
              <w:spacing w:after="120"/>
              <w:ind w:left="312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a)  </w:t>
            </w:r>
            <w:r w:rsidR="00B87F50">
              <w:rPr>
                <w:rFonts w:ascii="Book Antiqua" w:hAnsi="Book Antiqua"/>
              </w:rPr>
              <w:t xml:space="preserve">disponuje autorizačním oprávněním v oboru </w:t>
            </w:r>
            <w:r w:rsidR="00BE7146" w:rsidRPr="00237B3B">
              <w:rPr>
                <w:rFonts w:ascii="Book Antiqua" w:hAnsi="Book Antiqua"/>
              </w:rPr>
              <w:t xml:space="preserve">disponuje autorizačním oprávněním v oboru </w:t>
            </w:r>
            <w:r w:rsidR="00BE7146" w:rsidRPr="00BE7146">
              <w:rPr>
                <w:rFonts w:ascii="Book Antiqua" w:hAnsi="Book Antiqua"/>
              </w:rPr>
              <w:t>mosty a inženýrské konstrukce</w:t>
            </w:r>
            <w:r w:rsidR="00D602AE" w:rsidRPr="00BE7146">
              <w:rPr>
                <w:rFonts w:ascii="Book Antiqua" w:hAnsi="Book Antiqua"/>
              </w:rPr>
              <w:t>.</w:t>
            </w:r>
          </w:p>
          <w:p w14:paraId="4B0A0D66" w14:textId="3D8680E6" w:rsidR="004209CC" w:rsidRPr="00D602AE" w:rsidRDefault="004209CC" w:rsidP="004209CC">
            <w:pPr>
              <w:spacing w:after="120"/>
              <w:ind w:left="312"/>
              <w:rPr>
                <w:rFonts w:ascii="Book Antiqua" w:hAnsi="Book Antiqua"/>
              </w:rPr>
            </w:pPr>
            <w:r w:rsidRPr="004209CC">
              <w:rPr>
                <w:rFonts w:ascii="Book Antiqua" w:hAnsi="Book Antiqua"/>
              </w:rPr>
              <w:t>b)</w:t>
            </w:r>
            <w:r w:rsidRPr="004209CC">
              <w:rPr>
                <w:rFonts w:ascii="Book Antiqua" w:hAnsi="Book Antiqua"/>
              </w:rPr>
              <w:tab/>
              <w:t>má alespoň 2 zkušenosti v pozici stavbyvedoucího s prováděním stavby naplňující výše uvedené požadavky na referenční zakázky</w:t>
            </w:r>
          </w:p>
        </w:tc>
      </w:tr>
      <w:tr w:rsidR="00DF7CC7" w:rsidRPr="00395D6F" w14:paraId="3CD06CE3" w14:textId="77777777" w:rsidTr="00FB3672">
        <w:tc>
          <w:tcPr>
            <w:tcW w:w="9355" w:type="dxa"/>
            <w:gridSpan w:val="2"/>
            <w:vAlign w:val="center"/>
          </w:tcPr>
          <w:p w14:paraId="2763DADF" w14:textId="559A1328" w:rsidR="00DF7CC7" w:rsidRDefault="00DF7CC7" w:rsidP="00B87F50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  <w:lang w:eastAsia="x-none"/>
              </w:rPr>
            </w:pPr>
            <w:r w:rsidRPr="00DF7CC7">
              <w:rPr>
                <w:rFonts w:ascii="Book Antiqua" w:hAnsi="Book Antiqua"/>
                <w:lang w:eastAsia="x-none"/>
              </w:rPr>
              <w:t>Informace o kvalifikaci a zkušenostech stavbyvedoucího prokazujících výše uvedené požadavky je účastník schopen doložit.</w:t>
            </w:r>
          </w:p>
        </w:tc>
      </w:tr>
    </w:tbl>
    <w:p w14:paraId="0342C9C1" w14:textId="77777777" w:rsidR="00156FC3" w:rsidRPr="000D646A" w:rsidRDefault="00156FC3" w:rsidP="000D646A">
      <w:pPr>
        <w:rPr>
          <w:lang w:eastAsia="cs-CZ"/>
        </w:rPr>
      </w:pPr>
    </w:p>
    <w:p w14:paraId="3442984D" w14:textId="77777777" w:rsidR="00B30CED" w:rsidRPr="00395D6F" w:rsidRDefault="00B30CED" w:rsidP="00584A3E">
      <w:pPr>
        <w:pStyle w:val="lnek"/>
        <w:ind w:left="426" w:hanging="426"/>
        <w:rPr>
          <w:rFonts w:ascii="Book Antiqua" w:hAnsi="Book Antiqua"/>
          <w:lang w:eastAsia="cs-CZ"/>
        </w:rPr>
      </w:pPr>
      <w:r w:rsidRPr="00395D6F">
        <w:rPr>
          <w:rFonts w:ascii="Book Antiqua" w:hAnsi="Book Antiqua"/>
          <w:lang w:eastAsia="cs-CZ"/>
        </w:rPr>
        <w:t>Přílohy</w:t>
      </w:r>
    </w:p>
    <w:p w14:paraId="79D99BBC" w14:textId="77777777" w:rsidR="00B30CED" w:rsidRPr="00395D6F" w:rsidRDefault="00783587" w:rsidP="00584A3E">
      <w:pPr>
        <w:widowControl w:val="0"/>
        <w:ind w:left="426"/>
        <w:rPr>
          <w:rFonts w:ascii="Book Antiqua" w:hAnsi="Book Antiqua"/>
          <w:noProof/>
          <w:lang w:eastAsia="cs-CZ"/>
        </w:rPr>
      </w:pPr>
      <w:r>
        <w:rPr>
          <w:rFonts w:ascii="Book Antiqua" w:hAnsi="Book Antiqua"/>
          <w:noProof/>
          <w:lang w:eastAsia="cs-CZ"/>
        </w:rPr>
        <w:t>Dodavatel spolu s formulářem</w:t>
      </w:r>
      <w:r w:rsidR="00B30CED" w:rsidRPr="00395D6F">
        <w:rPr>
          <w:rFonts w:ascii="Book Antiqua" w:hAnsi="Book Antiqua"/>
          <w:noProof/>
          <w:lang w:eastAsia="cs-CZ"/>
        </w:rPr>
        <w:t xml:space="preserve"> nabídky</w:t>
      </w:r>
      <w:r>
        <w:rPr>
          <w:rFonts w:ascii="Book Antiqua" w:hAnsi="Book Antiqua"/>
          <w:noProof/>
          <w:lang w:eastAsia="cs-CZ"/>
        </w:rPr>
        <w:t xml:space="preserve"> předkládá</w:t>
      </w:r>
      <w:r w:rsidR="00B30CED" w:rsidRPr="00395D6F">
        <w:rPr>
          <w:rFonts w:ascii="Book Antiqua" w:hAnsi="Book Antiqua"/>
          <w:noProof/>
          <w:lang w:eastAsia="cs-CZ"/>
        </w:rPr>
        <w:t xml:space="preserve"> následující přílohy:</w:t>
      </w:r>
    </w:p>
    <w:p w14:paraId="2C38835E" w14:textId="77777777" w:rsidR="00B30CED" w:rsidRDefault="00B30CED" w:rsidP="00584A3E">
      <w:pPr>
        <w:pStyle w:val="Bezmezer"/>
        <w:numPr>
          <w:ilvl w:val="0"/>
          <w:numId w:val="12"/>
        </w:numPr>
        <w:ind w:left="709" w:hanging="283"/>
        <w:rPr>
          <w:rStyle w:val="Siln"/>
          <w:rFonts w:ascii="Book Antiqua" w:hAnsi="Book Antiqua"/>
        </w:rPr>
      </w:pPr>
      <w:r w:rsidRPr="00395D6F">
        <w:rPr>
          <w:rStyle w:val="Siln"/>
          <w:rFonts w:ascii="Book Antiqua" w:hAnsi="Book Antiqua"/>
        </w:rPr>
        <w:t>Formuláře</w:t>
      </w:r>
      <w:r w:rsidR="000C43F7">
        <w:rPr>
          <w:rStyle w:val="Znakapoznpodarou"/>
          <w:rFonts w:ascii="Book Antiqua" w:hAnsi="Book Antiqua"/>
          <w:b/>
          <w:bCs/>
        </w:rPr>
        <w:footnoteReference w:id="2"/>
      </w:r>
    </w:p>
    <w:p w14:paraId="0F148199" w14:textId="77777777" w:rsidR="005B1187" w:rsidRPr="00C069A3" w:rsidRDefault="00CB4FEB" w:rsidP="00584A3E">
      <w:pPr>
        <w:pStyle w:val="Bezmezer"/>
        <w:numPr>
          <w:ilvl w:val="0"/>
          <w:numId w:val="12"/>
        </w:numPr>
        <w:ind w:left="709" w:hanging="283"/>
        <w:rPr>
          <w:rFonts w:ascii="Book Antiqua" w:hAnsi="Book Antiqua"/>
          <w:b/>
        </w:rPr>
      </w:pPr>
      <w:r>
        <w:rPr>
          <w:rStyle w:val="Siln"/>
          <w:rFonts w:ascii="Book Antiqua" w:hAnsi="Book Antiqua"/>
        </w:rPr>
        <w:t>Rozpočet</w:t>
      </w:r>
      <w:r w:rsidR="005B1187">
        <w:rPr>
          <w:rStyle w:val="Siln"/>
          <w:rFonts w:ascii="Book Antiqua" w:hAnsi="Book Antiqua"/>
        </w:rPr>
        <w:t>.</w:t>
      </w:r>
    </w:p>
    <w:p w14:paraId="20BC72E5" w14:textId="77777777" w:rsidR="00CA2E7A" w:rsidRDefault="00CA2E7A" w:rsidP="00570D64">
      <w:pPr>
        <w:rPr>
          <w:rFonts w:ascii="Book Antiqua" w:hAnsi="Book Antiqua"/>
        </w:rPr>
      </w:pPr>
    </w:p>
    <w:p w14:paraId="6F27A83A" w14:textId="77777777" w:rsidR="00932719" w:rsidRDefault="00932719" w:rsidP="00584A3E">
      <w:pPr>
        <w:ind w:left="426"/>
        <w:rPr>
          <w:rFonts w:ascii="Book Antiqua" w:hAnsi="Book Antiqua"/>
          <w:highlight w:val="yellow"/>
        </w:rPr>
      </w:pPr>
    </w:p>
    <w:p w14:paraId="0DE85582" w14:textId="7F0A668B" w:rsidR="00932719" w:rsidRDefault="00932719" w:rsidP="00584A3E">
      <w:pPr>
        <w:ind w:left="426"/>
        <w:rPr>
          <w:rFonts w:ascii="Book Antiqua" w:hAnsi="Book Antiqua"/>
          <w:highlight w:val="yellow"/>
        </w:rPr>
      </w:pPr>
      <w:r>
        <w:rPr>
          <w:rFonts w:ascii="Book Antiqua" w:hAnsi="Book Antiqua"/>
          <w:highlight w:val="yellow"/>
        </w:rPr>
        <w:t>V………………….dne…………</w:t>
      </w:r>
    </w:p>
    <w:p w14:paraId="1D16F8B1" w14:textId="77777777" w:rsidR="00932719" w:rsidRDefault="00932719" w:rsidP="00584A3E">
      <w:pPr>
        <w:ind w:left="426"/>
        <w:rPr>
          <w:rFonts w:ascii="Book Antiqua" w:hAnsi="Book Antiqua"/>
          <w:highlight w:val="yellow"/>
        </w:rPr>
      </w:pPr>
    </w:p>
    <w:p w14:paraId="1EADB4B8" w14:textId="395F6BD5" w:rsidR="00932719" w:rsidRDefault="00932719" w:rsidP="00932719">
      <w:pPr>
        <w:ind w:left="6372"/>
        <w:rPr>
          <w:rFonts w:ascii="Book Antiqua" w:hAnsi="Book Antiqua"/>
          <w:highlight w:val="yellow"/>
        </w:rPr>
      </w:pPr>
      <w:r>
        <w:rPr>
          <w:rFonts w:ascii="Book Antiqua" w:hAnsi="Book Antiqua"/>
          <w:highlight w:val="yellow"/>
        </w:rPr>
        <w:t>_____________________________</w:t>
      </w:r>
    </w:p>
    <w:p w14:paraId="78908A63" w14:textId="154F4F9B" w:rsidR="00B70613" w:rsidRPr="00395D6F" w:rsidRDefault="00932719" w:rsidP="00932719">
      <w:pPr>
        <w:ind w:left="6090" w:firstLine="282"/>
        <w:rPr>
          <w:rFonts w:ascii="Book Antiqua" w:hAnsi="Book Antiqua"/>
        </w:rPr>
      </w:pPr>
      <w:r w:rsidRPr="00932719">
        <w:rPr>
          <w:rFonts w:ascii="Book Antiqua" w:hAnsi="Book Antiqua"/>
          <w:highlight w:val="yellow"/>
        </w:rPr>
        <w:t>Oprávněná osoba za dodavatele</w:t>
      </w:r>
    </w:p>
    <w:sectPr w:rsidR="00B70613" w:rsidRPr="00395D6F" w:rsidSect="00C75A39">
      <w:footerReference w:type="default" r:id="rId11"/>
      <w:headerReference w:type="first" r:id="rId12"/>
      <w:pgSz w:w="11906" w:h="16838"/>
      <w:pgMar w:top="1276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806B" w14:textId="77777777" w:rsidR="00B14841" w:rsidRDefault="00B14841" w:rsidP="00637448">
      <w:pPr>
        <w:spacing w:before="0"/>
      </w:pPr>
      <w:r>
        <w:separator/>
      </w:r>
    </w:p>
  </w:endnote>
  <w:endnote w:type="continuationSeparator" w:id="0">
    <w:p w14:paraId="0AB88D69" w14:textId="77777777" w:rsidR="00B14841" w:rsidRDefault="00B14841" w:rsidP="00637448">
      <w:pPr>
        <w:spacing w:before="0"/>
      </w:pPr>
      <w:r>
        <w:continuationSeparator/>
      </w:r>
    </w:p>
  </w:endnote>
  <w:endnote w:type="continuationNotice" w:id="1">
    <w:p w14:paraId="0DE0EBAF" w14:textId="77777777" w:rsidR="00B14841" w:rsidRDefault="00B148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748" w14:textId="77777777" w:rsidR="00690A04" w:rsidRPr="00872D40" w:rsidRDefault="00690A04" w:rsidP="00872D40">
    <w:pPr>
      <w:widowControl w:val="0"/>
      <w:pBdr>
        <w:top w:val="single" w:sz="4" w:space="1" w:color="auto"/>
      </w:pBdr>
      <w:tabs>
        <w:tab w:val="center" w:pos="4680"/>
        <w:tab w:val="right" w:pos="8820"/>
      </w:tabs>
      <w:spacing w:before="0"/>
      <w:ind w:left="0"/>
      <w:jc w:val="right"/>
      <w:rPr>
        <w:rFonts w:eastAsia="Times New Roman" w:cs="Calibri"/>
        <w:sz w:val="16"/>
        <w:szCs w:val="16"/>
        <w:lang w:eastAsia="cs-CZ"/>
      </w:rPr>
    </w:pPr>
    <w:r w:rsidRPr="00872D40">
      <w:rPr>
        <w:rFonts w:eastAsia="Times New Roman" w:cs="Calibri"/>
        <w:sz w:val="16"/>
        <w:szCs w:val="16"/>
        <w:lang w:eastAsia="cs-CZ"/>
      </w:rPr>
      <w:t xml:space="preserve">Strana </w:t>
    </w:r>
    <w:r w:rsidRPr="00872D40">
      <w:rPr>
        <w:rFonts w:eastAsia="Times New Roman" w:cs="Calibri"/>
        <w:sz w:val="16"/>
        <w:szCs w:val="16"/>
        <w:lang w:eastAsia="cs-CZ"/>
      </w:rPr>
      <w:fldChar w:fldCharType="begin"/>
    </w:r>
    <w:r w:rsidRPr="00872D40">
      <w:rPr>
        <w:rFonts w:eastAsia="Times New Roman" w:cs="Calibri"/>
        <w:sz w:val="16"/>
        <w:szCs w:val="16"/>
        <w:lang w:eastAsia="cs-CZ"/>
      </w:rPr>
      <w:instrText xml:space="preserve"> PAGE </w:instrText>
    </w:r>
    <w:r w:rsidRPr="00872D40">
      <w:rPr>
        <w:rFonts w:eastAsia="Times New Roman" w:cs="Calibri"/>
        <w:sz w:val="16"/>
        <w:szCs w:val="16"/>
        <w:lang w:eastAsia="cs-CZ"/>
      </w:rPr>
      <w:fldChar w:fldCharType="separate"/>
    </w:r>
    <w:r>
      <w:rPr>
        <w:rFonts w:eastAsia="Times New Roman" w:cs="Calibri"/>
        <w:noProof/>
        <w:sz w:val="16"/>
        <w:szCs w:val="16"/>
        <w:lang w:eastAsia="cs-CZ"/>
      </w:rPr>
      <w:t>3</w:t>
    </w:r>
    <w:r w:rsidRPr="00872D40">
      <w:rPr>
        <w:rFonts w:eastAsia="Times New Roman" w:cs="Calibri"/>
        <w:sz w:val="16"/>
        <w:szCs w:val="16"/>
        <w:lang w:eastAsia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5B849" w14:textId="77777777" w:rsidR="00B14841" w:rsidRDefault="00B14841" w:rsidP="00637448">
      <w:pPr>
        <w:spacing w:before="0"/>
      </w:pPr>
      <w:r>
        <w:separator/>
      </w:r>
    </w:p>
  </w:footnote>
  <w:footnote w:type="continuationSeparator" w:id="0">
    <w:p w14:paraId="3573F274" w14:textId="77777777" w:rsidR="00B14841" w:rsidRDefault="00B14841" w:rsidP="00637448">
      <w:pPr>
        <w:spacing w:before="0"/>
      </w:pPr>
      <w:r>
        <w:continuationSeparator/>
      </w:r>
    </w:p>
  </w:footnote>
  <w:footnote w:type="continuationNotice" w:id="1">
    <w:p w14:paraId="0E08295F" w14:textId="77777777" w:rsidR="00B14841" w:rsidRDefault="00B14841">
      <w:pPr>
        <w:spacing w:before="0"/>
      </w:pPr>
    </w:p>
  </w:footnote>
  <w:footnote w:id="2">
    <w:p w14:paraId="45834CFA" w14:textId="77777777" w:rsidR="000C43F7" w:rsidRDefault="000C43F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55B5D">
        <w:rPr>
          <w:rFonts w:ascii="Book Antiqua" w:hAnsi="Book Antiqua"/>
          <w:lang w:eastAsia="cs-CZ"/>
        </w:rPr>
        <w:t>Formuláře 1.</w:t>
      </w:r>
      <w:r>
        <w:rPr>
          <w:rFonts w:ascii="Book Antiqua" w:hAnsi="Book Antiqua"/>
          <w:lang w:eastAsia="cs-CZ"/>
        </w:rPr>
        <w:t>2</w:t>
      </w:r>
      <w:r w:rsidRPr="00255B5D">
        <w:rPr>
          <w:rFonts w:ascii="Book Antiqua" w:hAnsi="Book Antiqua"/>
          <w:lang w:eastAsia="cs-CZ"/>
        </w:rPr>
        <w:t xml:space="preserve"> a 1.</w:t>
      </w:r>
      <w:r>
        <w:rPr>
          <w:rFonts w:ascii="Book Antiqua" w:hAnsi="Book Antiqua"/>
          <w:lang w:eastAsia="cs-CZ"/>
        </w:rPr>
        <w:t>3</w:t>
      </w:r>
      <w:r w:rsidRPr="00255B5D">
        <w:rPr>
          <w:rFonts w:ascii="Book Antiqua" w:hAnsi="Book Antiqua"/>
          <w:lang w:eastAsia="cs-CZ"/>
        </w:rPr>
        <w:t xml:space="preserve"> Přílohy g) předloží až vybraný dodavatel v souladu se Smluvními podmínkami.</w:t>
      </w:r>
      <w:r>
        <w:rPr>
          <w:rFonts w:ascii="Book Antiqua" w:hAnsi="Book Antiqua"/>
          <w:lang w:eastAsia="cs-CZ"/>
        </w:rPr>
        <w:t xml:space="preserve"> </w:t>
      </w:r>
      <w:r w:rsidRPr="00255B5D">
        <w:rPr>
          <w:rFonts w:ascii="Book Antiqua" w:hAnsi="Book Antiqua"/>
          <w:lang w:eastAsia="cs-CZ"/>
        </w:rPr>
        <w:t>Formulář 1.</w:t>
      </w:r>
      <w:r>
        <w:rPr>
          <w:rFonts w:ascii="Book Antiqua" w:hAnsi="Book Antiqua"/>
          <w:lang w:eastAsia="cs-CZ"/>
        </w:rPr>
        <w:t>4</w:t>
      </w:r>
      <w:r w:rsidRPr="00255B5D">
        <w:rPr>
          <w:rFonts w:ascii="Book Antiqua" w:hAnsi="Book Antiqua"/>
          <w:lang w:eastAsia="cs-CZ"/>
        </w:rPr>
        <w:t xml:space="preserve"> v Příloze g) </w:t>
      </w:r>
      <w:r>
        <w:rPr>
          <w:rFonts w:ascii="Book Antiqua" w:hAnsi="Book Antiqua"/>
          <w:lang w:eastAsia="cs-CZ"/>
        </w:rPr>
        <w:t>d</w:t>
      </w:r>
      <w:r w:rsidRPr="00255B5D">
        <w:rPr>
          <w:rFonts w:ascii="Book Antiqua" w:hAnsi="Book Antiqua"/>
          <w:lang w:eastAsia="cs-CZ"/>
        </w:rPr>
        <w:t xml:space="preserve">odavatel vyplní pouze pokud bude předkládat jistotu ve formě bankovní záruky za nabídku. </w:t>
      </w:r>
      <w:r>
        <w:rPr>
          <w:rFonts w:ascii="Book Antiqua" w:hAnsi="Book Antiqua"/>
          <w:lang w:eastAsia="cs-CZ"/>
        </w:rPr>
        <w:t>Formulář 1.6 Přílohy g) předloží vybraný dodavatel v rámci součinnosti k uzavření smlouvy. Zbývající formuláře budou přílohou nabídky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3D55" w14:textId="77777777" w:rsidR="00690A04" w:rsidRDefault="00690A04" w:rsidP="0022140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E480A46"/>
    <w:lvl w:ilvl="0">
      <w:start w:val="1"/>
      <w:numFmt w:val="decimal"/>
      <w:pStyle w:val="Styllnek11nenTu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366368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15A465A9"/>
    <w:multiLevelType w:val="hybridMultilevel"/>
    <w:tmpl w:val="E0BE5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5D99"/>
    <w:multiLevelType w:val="hybridMultilevel"/>
    <w:tmpl w:val="E2C43632"/>
    <w:lvl w:ilvl="0" w:tplc="FFFFFFFF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" w15:restartNumberingAfterBreak="0">
    <w:nsid w:val="22DC0EC7"/>
    <w:multiLevelType w:val="hybridMultilevel"/>
    <w:tmpl w:val="E89080BA"/>
    <w:lvl w:ilvl="0" w:tplc="D22091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73452C"/>
    <w:multiLevelType w:val="hybridMultilevel"/>
    <w:tmpl w:val="85627934"/>
    <w:lvl w:ilvl="0" w:tplc="23E6AA50">
      <w:start w:val="1"/>
      <w:numFmt w:val="bullet"/>
      <w:pStyle w:val="Nadpis5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8DE4268">
      <w:start w:val="1"/>
      <w:numFmt w:val="bullet"/>
      <w:pStyle w:val="Nadpis6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7" w15:restartNumberingAfterBreak="0">
    <w:nsid w:val="37F873AB"/>
    <w:multiLevelType w:val="hybridMultilevel"/>
    <w:tmpl w:val="1AFE09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1EA7"/>
    <w:multiLevelType w:val="multilevel"/>
    <w:tmpl w:val="9E38477E"/>
    <w:lvl w:ilvl="0">
      <w:start w:val="1"/>
      <w:numFmt w:val="upperRoman"/>
      <w:lvlText w:val="%1."/>
      <w:lvlJc w:val="left"/>
      <w:pPr>
        <w:tabs>
          <w:tab w:val="num" w:pos="855"/>
        </w:tabs>
        <w:ind w:left="567" w:hanging="56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 %2)"/>
      <w:lvlJc w:val="left"/>
      <w:pPr>
        <w:tabs>
          <w:tab w:val="num" w:pos="1139"/>
        </w:tabs>
        <w:ind w:left="1140" w:hanging="856"/>
      </w:pPr>
      <w:rPr>
        <w:rFonts w:asciiTheme="minorHAnsi" w:hAnsiTheme="minorHAnsi" w:cstheme="minorHAnsi" w:hint="default"/>
        <w:b w:val="0"/>
        <w:i w:val="0"/>
        <w:strike w:val="0"/>
        <w:sz w:val="22"/>
      </w:rPr>
    </w:lvl>
    <w:lvl w:ilvl="2">
      <w:start w:val="1"/>
      <w:numFmt w:val="none"/>
      <w:lvlRestart w:val="1"/>
      <w:lvlText w:val=""/>
      <w:lvlJc w:val="left"/>
      <w:pPr>
        <w:tabs>
          <w:tab w:val="num" w:pos="855"/>
        </w:tabs>
        <w:ind w:left="856" w:hanging="856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pStyle w:val="Psmeno"/>
      <w:lvlText w:val="%1. %2) %4)"/>
      <w:lvlJc w:val="left"/>
      <w:pPr>
        <w:tabs>
          <w:tab w:val="num" w:pos="855"/>
        </w:tabs>
        <w:ind w:left="1134" w:hanging="85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decimal"/>
      <w:pStyle w:val="Bod"/>
      <w:lvlText w:val="%5."/>
      <w:lvlJc w:val="left"/>
      <w:pPr>
        <w:tabs>
          <w:tab w:val="num" w:pos="1814"/>
        </w:tabs>
        <w:ind w:left="1418" w:hanging="28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lowerLetter"/>
      <w:lvlText w:val="(%6)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5"/>
        </w:tabs>
        <w:ind w:left="856" w:hanging="856"/>
      </w:pPr>
      <w:rPr>
        <w:rFonts w:hint="default"/>
      </w:rPr>
    </w:lvl>
  </w:abstractNum>
  <w:abstractNum w:abstractNumId="9" w15:restartNumberingAfterBreak="0">
    <w:nsid w:val="42E2289C"/>
    <w:multiLevelType w:val="hybridMultilevel"/>
    <w:tmpl w:val="30C2F6E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4F36306"/>
    <w:multiLevelType w:val="hybridMultilevel"/>
    <w:tmpl w:val="E2C43632"/>
    <w:lvl w:ilvl="0" w:tplc="FFFFFFFF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1" w15:restartNumberingAfterBreak="0">
    <w:nsid w:val="4958675D"/>
    <w:multiLevelType w:val="hybridMultilevel"/>
    <w:tmpl w:val="3F6ED2DC"/>
    <w:lvl w:ilvl="0" w:tplc="F0FCA7C0">
      <w:start w:val="1"/>
      <w:numFmt w:val="decimal"/>
      <w:lvlText w:val="%1."/>
      <w:lvlJc w:val="left"/>
      <w:pPr>
        <w:ind w:left="720" w:hanging="360"/>
      </w:pPr>
    </w:lvl>
    <w:lvl w:ilvl="1" w:tplc="DBD4EA7C">
      <w:start w:val="1"/>
      <w:numFmt w:val="decimal"/>
      <w:lvlText w:val="%2."/>
      <w:lvlJc w:val="left"/>
      <w:pPr>
        <w:ind w:left="1440" w:hanging="360"/>
      </w:pPr>
    </w:lvl>
    <w:lvl w:ilvl="2" w:tplc="3DFAFFF6">
      <w:start w:val="1"/>
      <w:numFmt w:val="lowerRoman"/>
      <w:lvlText w:val="%3."/>
      <w:lvlJc w:val="right"/>
      <w:pPr>
        <w:ind w:left="2160" w:hanging="180"/>
      </w:pPr>
    </w:lvl>
    <w:lvl w:ilvl="3" w:tplc="1D802466">
      <w:start w:val="1"/>
      <w:numFmt w:val="decimal"/>
      <w:lvlText w:val="%4."/>
      <w:lvlJc w:val="left"/>
      <w:pPr>
        <w:ind w:left="2880" w:hanging="360"/>
      </w:pPr>
    </w:lvl>
    <w:lvl w:ilvl="4" w:tplc="BF9C4514">
      <w:start w:val="1"/>
      <w:numFmt w:val="lowerLetter"/>
      <w:lvlText w:val="%5."/>
      <w:lvlJc w:val="left"/>
      <w:pPr>
        <w:ind w:left="3600" w:hanging="360"/>
      </w:pPr>
    </w:lvl>
    <w:lvl w:ilvl="5" w:tplc="9D16DB1E">
      <w:start w:val="1"/>
      <w:numFmt w:val="lowerRoman"/>
      <w:lvlText w:val="%6."/>
      <w:lvlJc w:val="right"/>
      <w:pPr>
        <w:ind w:left="4320" w:hanging="180"/>
      </w:pPr>
    </w:lvl>
    <w:lvl w:ilvl="6" w:tplc="9B6C163E">
      <w:start w:val="1"/>
      <w:numFmt w:val="decimal"/>
      <w:lvlText w:val="%7."/>
      <w:lvlJc w:val="left"/>
      <w:pPr>
        <w:ind w:left="5040" w:hanging="360"/>
      </w:pPr>
    </w:lvl>
    <w:lvl w:ilvl="7" w:tplc="8A02D940">
      <w:start w:val="1"/>
      <w:numFmt w:val="lowerLetter"/>
      <w:lvlText w:val="%8."/>
      <w:lvlJc w:val="left"/>
      <w:pPr>
        <w:ind w:left="5760" w:hanging="360"/>
      </w:pPr>
    </w:lvl>
    <w:lvl w:ilvl="8" w:tplc="2B2A3B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E5051"/>
    <w:multiLevelType w:val="hybridMultilevel"/>
    <w:tmpl w:val="0292F3F6"/>
    <w:lvl w:ilvl="0" w:tplc="040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3" w15:restartNumberingAfterBreak="0">
    <w:nsid w:val="54673C09"/>
    <w:multiLevelType w:val="multilevel"/>
    <w:tmpl w:val="B636E31C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/>
        <w:bCs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63163A2"/>
    <w:multiLevelType w:val="multilevel"/>
    <w:tmpl w:val="3F2E2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extpod2rove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pStyle w:val="Odrky"/>
      <w:lvlText w:val="%3)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72155E0"/>
    <w:multiLevelType w:val="hybridMultilevel"/>
    <w:tmpl w:val="D90E974A"/>
    <w:lvl w:ilvl="0" w:tplc="873C8284">
      <w:start w:val="1"/>
      <w:numFmt w:val="lowerLetter"/>
      <w:pStyle w:val="Nadpis4"/>
      <w:lvlText w:val="%1)"/>
      <w:lvlJc w:val="left"/>
      <w:pPr>
        <w:ind w:left="1069" w:hanging="360"/>
      </w:pPr>
      <w:rPr>
        <w:rFonts w:ascii="Book Antiqua" w:hAnsi="Book Antiqua" w:cstheme="minorHAnsi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AA652C7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85D0B4E"/>
    <w:multiLevelType w:val="hybridMultilevel"/>
    <w:tmpl w:val="E2C43632"/>
    <w:lvl w:ilvl="0" w:tplc="64628050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8" w15:restartNumberingAfterBreak="0">
    <w:nsid w:val="6C804A92"/>
    <w:multiLevelType w:val="hybridMultilevel"/>
    <w:tmpl w:val="8C7E3070"/>
    <w:lvl w:ilvl="0" w:tplc="158879DC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9" w15:restartNumberingAfterBreak="0">
    <w:nsid w:val="6E1030F1"/>
    <w:multiLevelType w:val="hybridMultilevel"/>
    <w:tmpl w:val="7BE46C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84D97"/>
    <w:multiLevelType w:val="hybridMultilevel"/>
    <w:tmpl w:val="8C7E3070"/>
    <w:lvl w:ilvl="0" w:tplc="FFFFFFFF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num w:numId="1" w16cid:durableId="943226770">
    <w:abstractNumId w:val="13"/>
  </w:num>
  <w:num w:numId="2" w16cid:durableId="327641374">
    <w:abstractNumId w:val="5"/>
  </w:num>
  <w:num w:numId="3" w16cid:durableId="376897726">
    <w:abstractNumId w:val="8"/>
  </w:num>
  <w:num w:numId="4" w16cid:durableId="162865680">
    <w:abstractNumId w:val="0"/>
  </w:num>
  <w:num w:numId="5" w16cid:durableId="1574700325">
    <w:abstractNumId w:val="15"/>
  </w:num>
  <w:num w:numId="6" w16cid:durableId="444619369">
    <w:abstractNumId w:val="14"/>
  </w:num>
  <w:num w:numId="7" w16cid:durableId="1463616031">
    <w:abstractNumId w:val="15"/>
    <w:lvlOverride w:ilvl="0">
      <w:startOverride w:val="1"/>
    </w:lvlOverride>
  </w:num>
  <w:num w:numId="8" w16cid:durableId="28991021">
    <w:abstractNumId w:val="20"/>
  </w:num>
  <w:num w:numId="9" w16cid:durableId="1180582234">
    <w:abstractNumId w:val="6"/>
  </w:num>
  <w:num w:numId="10" w16cid:durableId="879585574">
    <w:abstractNumId w:val="17"/>
  </w:num>
  <w:num w:numId="11" w16cid:durableId="1788965526">
    <w:abstractNumId w:val="11"/>
  </w:num>
  <w:num w:numId="12" w16cid:durableId="1978022361">
    <w:abstractNumId w:val="9"/>
  </w:num>
  <w:num w:numId="13" w16cid:durableId="10436724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821117">
    <w:abstractNumId w:val="2"/>
  </w:num>
  <w:num w:numId="15" w16cid:durableId="166600934">
    <w:abstractNumId w:val="19"/>
  </w:num>
  <w:num w:numId="16" w16cid:durableId="563105722">
    <w:abstractNumId w:val="16"/>
  </w:num>
  <w:num w:numId="17" w16cid:durableId="1832793117">
    <w:abstractNumId w:val="1"/>
  </w:num>
  <w:num w:numId="18" w16cid:durableId="1002270694">
    <w:abstractNumId w:val="18"/>
  </w:num>
  <w:num w:numId="19" w16cid:durableId="1306206069">
    <w:abstractNumId w:val="21"/>
  </w:num>
  <w:num w:numId="20" w16cid:durableId="1955671296">
    <w:abstractNumId w:val="7"/>
  </w:num>
  <w:num w:numId="21" w16cid:durableId="104884743">
    <w:abstractNumId w:val="4"/>
  </w:num>
  <w:num w:numId="22" w16cid:durableId="2112815113">
    <w:abstractNumId w:val="3"/>
  </w:num>
  <w:num w:numId="23" w16cid:durableId="630404352">
    <w:abstractNumId w:val="15"/>
  </w:num>
  <w:num w:numId="24" w16cid:durableId="347753178">
    <w:abstractNumId w:val="13"/>
  </w:num>
  <w:num w:numId="25" w16cid:durableId="807361576">
    <w:abstractNumId w:val="15"/>
  </w:num>
  <w:num w:numId="26" w16cid:durableId="2140101565">
    <w:abstractNumId w:val="13"/>
  </w:num>
  <w:num w:numId="27" w16cid:durableId="1415319909">
    <w:abstractNumId w:val="13"/>
  </w:num>
  <w:num w:numId="28" w16cid:durableId="924270248">
    <w:abstractNumId w:val="13"/>
  </w:num>
  <w:num w:numId="29" w16cid:durableId="62677739">
    <w:abstractNumId w:val="13"/>
  </w:num>
  <w:num w:numId="30" w16cid:durableId="75132825">
    <w:abstractNumId w:val="13"/>
  </w:num>
  <w:num w:numId="31" w16cid:durableId="733704708">
    <w:abstractNumId w:val="13"/>
  </w:num>
  <w:num w:numId="32" w16cid:durableId="683551180">
    <w:abstractNumId w:val="13"/>
  </w:num>
  <w:num w:numId="33" w16cid:durableId="1330017234">
    <w:abstractNumId w:val="15"/>
  </w:num>
  <w:num w:numId="34" w16cid:durableId="1952278398">
    <w:abstractNumId w:val="15"/>
  </w:num>
  <w:num w:numId="35" w16cid:durableId="659576885">
    <w:abstractNumId w:val="13"/>
  </w:num>
  <w:num w:numId="36" w16cid:durableId="92674624">
    <w:abstractNumId w:val="13"/>
  </w:num>
  <w:num w:numId="37" w16cid:durableId="500504721">
    <w:abstractNumId w:val="13"/>
  </w:num>
  <w:num w:numId="38" w16cid:durableId="792870209">
    <w:abstractNumId w:val="13"/>
  </w:num>
  <w:num w:numId="39" w16cid:durableId="437524592">
    <w:abstractNumId w:val="10"/>
  </w:num>
  <w:num w:numId="40" w16cid:durableId="38360158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FF"/>
    <w:rsid w:val="00000A57"/>
    <w:rsid w:val="00002A5B"/>
    <w:rsid w:val="00002BE1"/>
    <w:rsid w:val="00003F47"/>
    <w:rsid w:val="00004E49"/>
    <w:rsid w:val="00007FB4"/>
    <w:rsid w:val="00011272"/>
    <w:rsid w:val="0001169D"/>
    <w:rsid w:val="00012B60"/>
    <w:rsid w:val="00013E16"/>
    <w:rsid w:val="00014C71"/>
    <w:rsid w:val="0001505B"/>
    <w:rsid w:val="00017A87"/>
    <w:rsid w:val="00021AE3"/>
    <w:rsid w:val="00023FE8"/>
    <w:rsid w:val="000273AC"/>
    <w:rsid w:val="00030261"/>
    <w:rsid w:val="0003702C"/>
    <w:rsid w:val="00037666"/>
    <w:rsid w:val="00037DA7"/>
    <w:rsid w:val="00037E5E"/>
    <w:rsid w:val="00040CDE"/>
    <w:rsid w:val="00041228"/>
    <w:rsid w:val="0004247F"/>
    <w:rsid w:val="00043962"/>
    <w:rsid w:val="00044595"/>
    <w:rsid w:val="000461E9"/>
    <w:rsid w:val="0004780C"/>
    <w:rsid w:val="00047C0D"/>
    <w:rsid w:val="0005060F"/>
    <w:rsid w:val="000506BA"/>
    <w:rsid w:val="00050CF8"/>
    <w:rsid w:val="00051087"/>
    <w:rsid w:val="000525B3"/>
    <w:rsid w:val="00055AAE"/>
    <w:rsid w:val="00056CE1"/>
    <w:rsid w:val="000576CC"/>
    <w:rsid w:val="000609E9"/>
    <w:rsid w:val="00060C4A"/>
    <w:rsid w:val="00060C69"/>
    <w:rsid w:val="000613CA"/>
    <w:rsid w:val="00062447"/>
    <w:rsid w:val="00065BEC"/>
    <w:rsid w:val="00066B26"/>
    <w:rsid w:val="00066E0B"/>
    <w:rsid w:val="000700B5"/>
    <w:rsid w:val="00070B9A"/>
    <w:rsid w:val="000737FA"/>
    <w:rsid w:val="00075454"/>
    <w:rsid w:val="0007559D"/>
    <w:rsid w:val="00077B4B"/>
    <w:rsid w:val="00080551"/>
    <w:rsid w:val="0008122E"/>
    <w:rsid w:val="00083124"/>
    <w:rsid w:val="00084661"/>
    <w:rsid w:val="00084BAC"/>
    <w:rsid w:val="00085104"/>
    <w:rsid w:val="00086925"/>
    <w:rsid w:val="0008733A"/>
    <w:rsid w:val="00094B65"/>
    <w:rsid w:val="0009589F"/>
    <w:rsid w:val="000A2601"/>
    <w:rsid w:val="000A4181"/>
    <w:rsid w:val="000A4CC7"/>
    <w:rsid w:val="000A4E21"/>
    <w:rsid w:val="000B08BE"/>
    <w:rsid w:val="000B5176"/>
    <w:rsid w:val="000B57D2"/>
    <w:rsid w:val="000B689A"/>
    <w:rsid w:val="000B7133"/>
    <w:rsid w:val="000B77B6"/>
    <w:rsid w:val="000C1018"/>
    <w:rsid w:val="000C3322"/>
    <w:rsid w:val="000C43F7"/>
    <w:rsid w:val="000C4835"/>
    <w:rsid w:val="000C525B"/>
    <w:rsid w:val="000C5F0F"/>
    <w:rsid w:val="000C60A2"/>
    <w:rsid w:val="000C676F"/>
    <w:rsid w:val="000C7BCA"/>
    <w:rsid w:val="000D0518"/>
    <w:rsid w:val="000D3AAE"/>
    <w:rsid w:val="000D5B80"/>
    <w:rsid w:val="000D646A"/>
    <w:rsid w:val="000D7B0A"/>
    <w:rsid w:val="000E0619"/>
    <w:rsid w:val="000E0892"/>
    <w:rsid w:val="000E3ACC"/>
    <w:rsid w:val="000E3C0D"/>
    <w:rsid w:val="000E5226"/>
    <w:rsid w:val="000E5F07"/>
    <w:rsid w:val="000E6421"/>
    <w:rsid w:val="000F03D7"/>
    <w:rsid w:val="000F141C"/>
    <w:rsid w:val="000F3710"/>
    <w:rsid w:val="000F3762"/>
    <w:rsid w:val="000F387D"/>
    <w:rsid w:val="000F3D5A"/>
    <w:rsid w:val="000F3FF5"/>
    <w:rsid w:val="000F409D"/>
    <w:rsid w:val="000F527F"/>
    <w:rsid w:val="000F5B51"/>
    <w:rsid w:val="00100644"/>
    <w:rsid w:val="001014F4"/>
    <w:rsid w:val="001019F0"/>
    <w:rsid w:val="00103E89"/>
    <w:rsid w:val="00104026"/>
    <w:rsid w:val="00106988"/>
    <w:rsid w:val="00120E3F"/>
    <w:rsid w:val="00123A04"/>
    <w:rsid w:val="00126C50"/>
    <w:rsid w:val="0013012C"/>
    <w:rsid w:val="001339F5"/>
    <w:rsid w:val="00134AD2"/>
    <w:rsid w:val="00134E7D"/>
    <w:rsid w:val="001352F2"/>
    <w:rsid w:val="00135B62"/>
    <w:rsid w:val="00135D85"/>
    <w:rsid w:val="00135E60"/>
    <w:rsid w:val="00136F78"/>
    <w:rsid w:val="00137245"/>
    <w:rsid w:val="00137A2D"/>
    <w:rsid w:val="00142256"/>
    <w:rsid w:val="00143EA8"/>
    <w:rsid w:val="00144E91"/>
    <w:rsid w:val="00146883"/>
    <w:rsid w:val="00146A0D"/>
    <w:rsid w:val="00151D57"/>
    <w:rsid w:val="001543B5"/>
    <w:rsid w:val="00156105"/>
    <w:rsid w:val="00156FC3"/>
    <w:rsid w:val="0015711F"/>
    <w:rsid w:val="0016017A"/>
    <w:rsid w:val="0016036D"/>
    <w:rsid w:val="00160E06"/>
    <w:rsid w:val="00160E1A"/>
    <w:rsid w:val="001622AB"/>
    <w:rsid w:val="0016447A"/>
    <w:rsid w:val="00167A7A"/>
    <w:rsid w:val="00170F14"/>
    <w:rsid w:val="001735E6"/>
    <w:rsid w:val="00175ADE"/>
    <w:rsid w:val="001762F5"/>
    <w:rsid w:val="00177329"/>
    <w:rsid w:val="00177C24"/>
    <w:rsid w:val="00180077"/>
    <w:rsid w:val="00180537"/>
    <w:rsid w:val="00181C92"/>
    <w:rsid w:val="001828EA"/>
    <w:rsid w:val="00183737"/>
    <w:rsid w:val="001839A9"/>
    <w:rsid w:val="001844AC"/>
    <w:rsid w:val="00190218"/>
    <w:rsid w:val="001918CE"/>
    <w:rsid w:val="00191BAD"/>
    <w:rsid w:val="00193567"/>
    <w:rsid w:val="00193B5C"/>
    <w:rsid w:val="00194F7F"/>
    <w:rsid w:val="001A0DCC"/>
    <w:rsid w:val="001A10B6"/>
    <w:rsid w:val="001A1C95"/>
    <w:rsid w:val="001A2118"/>
    <w:rsid w:val="001B0AF6"/>
    <w:rsid w:val="001B0E6B"/>
    <w:rsid w:val="001B2311"/>
    <w:rsid w:val="001B3E7A"/>
    <w:rsid w:val="001B40C7"/>
    <w:rsid w:val="001B4E64"/>
    <w:rsid w:val="001C0406"/>
    <w:rsid w:val="001C11FB"/>
    <w:rsid w:val="001C1F0F"/>
    <w:rsid w:val="001C22B3"/>
    <w:rsid w:val="001C2A8A"/>
    <w:rsid w:val="001C4615"/>
    <w:rsid w:val="001D03AB"/>
    <w:rsid w:val="001D1A86"/>
    <w:rsid w:val="001D4381"/>
    <w:rsid w:val="001D5A34"/>
    <w:rsid w:val="001D61B4"/>
    <w:rsid w:val="001D62D9"/>
    <w:rsid w:val="001D792F"/>
    <w:rsid w:val="001E07F0"/>
    <w:rsid w:val="001E10B7"/>
    <w:rsid w:val="001E1A7B"/>
    <w:rsid w:val="001E2665"/>
    <w:rsid w:val="001E65DB"/>
    <w:rsid w:val="001E6B19"/>
    <w:rsid w:val="001E6DE7"/>
    <w:rsid w:val="001F11AA"/>
    <w:rsid w:val="001F2D05"/>
    <w:rsid w:val="001F318C"/>
    <w:rsid w:val="001F3434"/>
    <w:rsid w:val="001F4315"/>
    <w:rsid w:val="001F6DCF"/>
    <w:rsid w:val="001F6FDD"/>
    <w:rsid w:val="001F7121"/>
    <w:rsid w:val="001F7227"/>
    <w:rsid w:val="001F7C14"/>
    <w:rsid w:val="00202067"/>
    <w:rsid w:val="002029A8"/>
    <w:rsid w:val="00202A56"/>
    <w:rsid w:val="00202B26"/>
    <w:rsid w:val="0020391D"/>
    <w:rsid w:val="00203CA9"/>
    <w:rsid w:val="002044C9"/>
    <w:rsid w:val="00205E04"/>
    <w:rsid w:val="002114B8"/>
    <w:rsid w:val="00211565"/>
    <w:rsid w:val="00211E56"/>
    <w:rsid w:val="00212EB1"/>
    <w:rsid w:val="00213225"/>
    <w:rsid w:val="002135C8"/>
    <w:rsid w:val="00213B7D"/>
    <w:rsid w:val="00214533"/>
    <w:rsid w:val="00214D37"/>
    <w:rsid w:val="0022002B"/>
    <w:rsid w:val="00220CAC"/>
    <w:rsid w:val="0022140F"/>
    <w:rsid w:val="00221EA5"/>
    <w:rsid w:val="0022321E"/>
    <w:rsid w:val="0022461C"/>
    <w:rsid w:val="0022512E"/>
    <w:rsid w:val="0022587B"/>
    <w:rsid w:val="00227831"/>
    <w:rsid w:val="002305D3"/>
    <w:rsid w:val="00232AB0"/>
    <w:rsid w:val="00233EE0"/>
    <w:rsid w:val="0023487A"/>
    <w:rsid w:val="00234D30"/>
    <w:rsid w:val="00236D81"/>
    <w:rsid w:val="00237724"/>
    <w:rsid w:val="00240016"/>
    <w:rsid w:val="00240626"/>
    <w:rsid w:val="00242071"/>
    <w:rsid w:val="0024247E"/>
    <w:rsid w:val="00242B37"/>
    <w:rsid w:val="0024479F"/>
    <w:rsid w:val="0024480C"/>
    <w:rsid w:val="00245312"/>
    <w:rsid w:val="002511B0"/>
    <w:rsid w:val="00251BBF"/>
    <w:rsid w:val="00251E38"/>
    <w:rsid w:val="00252F78"/>
    <w:rsid w:val="00254369"/>
    <w:rsid w:val="0025473A"/>
    <w:rsid w:val="002576C7"/>
    <w:rsid w:val="002613DC"/>
    <w:rsid w:val="0026280E"/>
    <w:rsid w:val="00264442"/>
    <w:rsid w:val="00265960"/>
    <w:rsid w:val="00267371"/>
    <w:rsid w:val="0027104E"/>
    <w:rsid w:val="00272399"/>
    <w:rsid w:val="00273D27"/>
    <w:rsid w:val="0027438F"/>
    <w:rsid w:val="002753A2"/>
    <w:rsid w:val="00275483"/>
    <w:rsid w:val="00277148"/>
    <w:rsid w:val="002835E7"/>
    <w:rsid w:val="002849CF"/>
    <w:rsid w:val="00285346"/>
    <w:rsid w:val="00286E9C"/>
    <w:rsid w:val="00287216"/>
    <w:rsid w:val="00287DB8"/>
    <w:rsid w:val="00290CB0"/>
    <w:rsid w:val="00291434"/>
    <w:rsid w:val="0029384F"/>
    <w:rsid w:val="0029412D"/>
    <w:rsid w:val="002943D7"/>
    <w:rsid w:val="00294AB4"/>
    <w:rsid w:val="00294C41"/>
    <w:rsid w:val="00296354"/>
    <w:rsid w:val="002A144B"/>
    <w:rsid w:val="002A2C6D"/>
    <w:rsid w:val="002A3F3A"/>
    <w:rsid w:val="002A6064"/>
    <w:rsid w:val="002B159A"/>
    <w:rsid w:val="002B1EF0"/>
    <w:rsid w:val="002B224C"/>
    <w:rsid w:val="002B2C2F"/>
    <w:rsid w:val="002B3604"/>
    <w:rsid w:val="002B4475"/>
    <w:rsid w:val="002B4903"/>
    <w:rsid w:val="002B54B3"/>
    <w:rsid w:val="002B5A65"/>
    <w:rsid w:val="002B5E0D"/>
    <w:rsid w:val="002B670C"/>
    <w:rsid w:val="002C0379"/>
    <w:rsid w:val="002C04C3"/>
    <w:rsid w:val="002C1407"/>
    <w:rsid w:val="002C6436"/>
    <w:rsid w:val="002C7AAD"/>
    <w:rsid w:val="002D1DCC"/>
    <w:rsid w:val="002D2557"/>
    <w:rsid w:val="002D51A1"/>
    <w:rsid w:val="002D5445"/>
    <w:rsid w:val="002D71B6"/>
    <w:rsid w:val="002E1135"/>
    <w:rsid w:val="002E2225"/>
    <w:rsid w:val="002E5D5B"/>
    <w:rsid w:val="002E6318"/>
    <w:rsid w:val="002E7145"/>
    <w:rsid w:val="002F1234"/>
    <w:rsid w:val="002F2219"/>
    <w:rsid w:val="002F4349"/>
    <w:rsid w:val="002F4424"/>
    <w:rsid w:val="002F5753"/>
    <w:rsid w:val="002F5B51"/>
    <w:rsid w:val="002F5D65"/>
    <w:rsid w:val="002F64C4"/>
    <w:rsid w:val="002F6D29"/>
    <w:rsid w:val="002F7725"/>
    <w:rsid w:val="002F7A3F"/>
    <w:rsid w:val="003013A3"/>
    <w:rsid w:val="00302674"/>
    <w:rsid w:val="003026BE"/>
    <w:rsid w:val="003026ED"/>
    <w:rsid w:val="00302DA2"/>
    <w:rsid w:val="003054BF"/>
    <w:rsid w:val="00305D8F"/>
    <w:rsid w:val="00305E4C"/>
    <w:rsid w:val="00306BA7"/>
    <w:rsid w:val="0030737C"/>
    <w:rsid w:val="003130AA"/>
    <w:rsid w:val="00315556"/>
    <w:rsid w:val="00320BD0"/>
    <w:rsid w:val="00321E9D"/>
    <w:rsid w:val="003228DC"/>
    <w:rsid w:val="003259C1"/>
    <w:rsid w:val="003279E6"/>
    <w:rsid w:val="00327D39"/>
    <w:rsid w:val="00330650"/>
    <w:rsid w:val="00330B02"/>
    <w:rsid w:val="0033160D"/>
    <w:rsid w:val="0033393B"/>
    <w:rsid w:val="00336040"/>
    <w:rsid w:val="0033650B"/>
    <w:rsid w:val="00336E4F"/>
    <w:rsid w:val="003424AF"/>
    <w:rsid w:val="003426ED"/>
    <w:rsid w:val="00342DEE"/>
    <w:rsid w:val="003438AC"/>
    <w:rsid w:val="00343D56"/>
    <w:rsid w:val="003441C8"/>
    <w:rsid w:val="00345D0D"/>
    <w:rsid w:val="00347574"/>
    <w:rsid w:val="00347ADC"/>
    <w:rsid w:val="003508E7"/>
    <w:rsid w:val="00350D34"/>
    <w:rsid w:val="00351505"/>
    <w:rsid w:val="00353252"/>
    <w:rsid w:val="00353292"/>
    <w:rsid w:val="003534D2"/>
    <w:rsid w:val="00355BA4"/>
    <w:rsid w:val="003619CF"/>
    <w:rsid w:val="00361BF8"/>
    <w:rsid w:val="0036262B"/>
    <w:rsid w:val="00365896"/>
    <w:rsid w:val="003670BE"/>
    <w:rsid w:val="00370083"/>
    <w:rsid w:val="003702B8"/>
    <w:rsid w:val="00371F27"/>
    <w:rsid w:val="00372F69"/>
    <w:rsid w:val="00374B91"/>
    <w:rsid w:val="00374F07"/>
    <w:rsid w:val="003758E0"/>
    <w:rsid w:val="00380E33"/>
    <w:rsid w:val="00383F69"/>
    <w:rsid w:val="00386EEA"/>
    <w:rsid w:val="003900BF"/>
    <w:rsid w:val="00391196"/>
    <w:rsid w:val="0039210A"/>
    <w:rsid w:val="0039341A"/>
    <w:rsid w:val="00393E4F"/>
    <w:rsid w:val="00394E66"/>
    <w:rsid w:val="0039593A"/>
    <w:rsid w:val="00395D6F"/>
    <w:rsid w:val="00397989"/>
    <w:rsid w:val="003A0B75"/>
    <w:rsid w:val="003A22B9"/>
    <w:rsid w:val="003A3B24"/>
    <w:rsid w:val="003A4698"/>
    <w:rsid w:val="003A746D"/>
    <w:rsid w:val="003B133F"/>
    <w:rsid w:val="003B1BB9"/>
    <w:rsid w:val="003B3339"/>
    <w:rsid w:val="003B37FE"/>
    <w:rsid w:val="003B4DC1"/>
    <w:rsid w:val="003B7894"/>
    <w:rsid w:val="003C0398"/>
    <w:rsid w:val="003C0B57"/>
    <w:rsid w:val="003C268D"/>
    <w:rsid w:val="003C2A9F"/>
    <w:rsid w:val="003C3196"/>
    <w:rsid w:val="003C40B5"/>
    <w:rsid w:val="003C4311"/>
    <w:rsid w:val="003C4F10"/>
    <w:rsid w:val="003C5CC2"/>
    <w:rsid w:val="003C6257"/>
    <w:rsid w:val="003C72FF"/>
    <w:rsid w:val="003C7A3E"/>
    <w:rsid w:val="003D0C60"/>
    <w:rsid w:val="003D3110"/>
    <w:rsid w:val="003D479D"/>
    <w:rsid w:val="003D4BDB"/>
    <w:rsid w:val="003D5AE8"/>
    <w:rsid w:val="003D6561"/>
    <w:rsid w:val="003D6C65"/>
    <w:rsid w:val="003D7CCF"/>
    <w:rsid w:val="003E24DA"/>
    <w:rsid w:val="003E291F"/>
    <w:rsid w:val="003E3C02"/>
    <w:rsid w:val="003E4694"/>
    <w:rsid w:val="003E4E73"/>
    <w:rsid w:val="003E5D87"/>
    <w:rsid w:val="003E6137"/>
    <w:rsid w:val="003E63B4"/>
    <w:rsid w:val="003E78BE"/>
    <w:rsid w:val="003F0CE7"/>
    <w:rsid w:val="003F1E27"/>
    <w:rsid w:val="003F2A37"/>
    <w:rsid w:val="003F3261"/>
    <w:rsid w:val="003F4E76"/>
    <w:rsid w:val="003F537C"/>
    <w:rsid w:val="003F5853"/>
    <w:rsid w:val="00400B74"/>
    <w:rsid w:val="00403196"/>
    <w:rsid w:val="004044DF"/>
    <w:rsid w:val="00405439"/>
    <w:rsid w:val="00406021"/>
    <w:rsid w:val="00406920"/>
    <w:rsid w:val="00407A2A"/>
    <w:rsid w:val="00407F80"/>
    <w:rsid w:val="00411E6B"/>
    <w:rsid w:val="004120FE"/>
    <w:rsid w:val="00412B16"/>
    <w:rsid w:val="00414122"/>
    <w:rsid w:val="00416057"/>
    <w:rsid w:val="00416229"/>
    <w:rsid w:val="0042098F"/>
    <w:rsid w:val="004209AD"/>
    <w:rsid w:val="004209CC"/>
    <w:rsid w:val="0042152A"/>
    <w:rsid w:val="004220EC"/>
    <w:rsid w:val="00424075"/>
    <w:rsid w:val="00425533"/>
    <w:rsid w:val="00425917"/>
    <w:rsid w:val="00427297"/>
    <w:rsid w:val="00431640"/>
    <w:rsid w:val="00433D55"/>
    <w:rsid w:val="00434594"/>
    <w:rsid w:val="00435BD6"/>
    <w:rsid w:val="00437BC0"/>
    <w:rsid w:val="004416B5"/>
    <w:rsid w:val="00443FF1"/>
    <w:rsid w:val="00444761"/>
    <w:rsid w:val="00444DB8"/>
    <w:rsid w:val="00444DCC"/>
    <w:rsid w:val="00446578"/>
    <w:rsid w:val="00452AB6"/>
    <w:rsid w:val="00454192"/>
    <w:rsid w:val="0045520C"/>
    <w:rsid w:val="00455F79"/>
    <w:rsid w:val="004567B3"/>
    <w:rsid w:val="00461EA6"/>
    <w:rsid w:val="00462ABB"/>
    <w:rsid w:val="0046326A"/>
    <w:rsid w:val="0046576C"/>
    <w:rsid w:val="00466C90"/>
    <w:rsid w:val="00467030"/>
    <w:rsid w:val="004700BC"/>
    <w:rsid w:val="0047114E"/>
    <w:rsid w:val="00471D8B"/>
    <w:rsid w:val="00471DA4"/>
    <w:rsid w:val="00472285"/>
    <w:rsid w:val="004725B6"/>
    <w:rsid w:val="0048355C"/>
    <w:rsid w:val="004842AE"/>
    <w:rsid w:val="00484D3F"/>
    <w:rsid w:val="00485B48"/>
    <w:rsid w:val="004879BA"/>
    <w:rsid w:val="0049045E"/>
    <w:rsid w:val="00491818"/>
    <w:rsid w:val="004951C2"/>
    <w:rsid w:val="00495EC4"/>
    <w:rsid w:val="004960DC"/>
    <w:rsid w:val="004A0025"/>
    <w:rsid w:val="004A02C2"/>
    <w:rsid w:val="004A09BD"/>
    <w:rsid w:val="004A2BD6"/>
    <w:rsid w:val="004A5C93"/>
    <w:rsid w:val="004A6A49"/>
    <w:rsid w:val="004B1B49"/>
    <w:rsid w:val="004B2CFB"/>
    <w:rsid w:val="004B4585"/>
    <w:rsid w:val="004B53D1"/>
    <w:rsid w:val="004B592B"/>
    <w:rsid w:val="004B5B0A"/>
    <w:rsid w:val="004B5E4B"/>
    <w:rsid w:val="004C01BC"/>
    <w:rsid w:val="004C0FD9"/>
    <w:rsid w:val="004C1B1E"/>
    <w:rsid w:val="004C1CD5"/>
    <w:rsid w:val="004C3461"/>
    <w:rsid w:val="004C6393"/>
    <w:rsid w:val="004C6FE6"/>
    <w:rsid w:val="004D146A"/>
    <w:rsid w:val="004D1EBE"/>
    <w:rsid w:val="004D2174"/>
    <w:rsid w:val="004D32CA"/>
    <w:rsid w:val="004D40F3"/>
    <w:rsid w:val="004D48A7"/>
    <w:rsid w:val="004D6B4A"/>
    <w:rsid w:val="004D75C8"/>
    <w:rsid w:val="004E0AC1"/>
    <w:rsid w:val="004E16CD"/>
    <w:rsid w:val="004E17D6"/>
    <w:rsid w:val="004E185C"/>
    <w:rsid w:val="004E1A5B"/>
    <w:rsid w:val="004E28D3"/>
    <w:rsid w:val="004E2C0E"/>
    <w:rsid w:val="004E358C"/>
    <w:rsid w:val="004E50C8"/>
    <w:rsid w:val="004E5A68"/>
    <w:rsid w:val="004E6242"/>
    <w:rsid w:val="004E688E"/>
    <w:rsid w:val="004E75FE"/>
    <w:rsid w:val="004F0816"/>
    <w:rsid w:val="004F0C71"/>
    <w:rsid w:val="004F3312"/>
    <w:rsid w:val="004F4A88"/>
    <w:rsid w:val="004F5DE7"/>
    <w:rsid w:val="004F668B"/>
    <w:rsid w:val="004F7A2E"/>
    <w:rsid w:val="004F7DCB"/>
    <w:rsid w:val="0050030B"/>
    <w:rsid w:val="00501992"/>
    <w:rsid w:val="00501B21"/>
    <w:rsid w:val="00502B67"/>
    <w:rsid w:val="00505A31"/>
    <w:rsid w:val="00506353"/>
    <w:rsid w:val="00507834"/>
    <w:rsid w:val="005104BB"/>
    <w:rsid w:val="005114AF"/>
    <w:rsid w:val="00511C69"/>
    <w:rsid w:val="00512857"/>
    <w:rsid w:val="00512995"/>
    <w:rsid w:val="00513100"/>
    <w:rsid w:val="0051332A"/>
    <w:rsid w:val="005135D3"/>
    <w:rsid w:val="00513AD4"/>
    <w:rsid w:val="00513AF6"/>
    <w:rsid w:val="00513B7D"/>
    <w:rsid w:val="00514FC2"/>
    <w:rsid w:val="0052082B"/>
    <w:rsid w:val="0052143B"/>
    <w:rsid w:val="00522A69"/>
    <w:rsid w:val="005251E7"/>
    <w:rsid w:val="00525318"/>
    <w:rsid w:val="005257FF"/>
    <w:rsid w:val="005267B1"/>
    <w:rsid w:val="005271B3"/>
    <w:rsid w:val="005333F8"/>
    <w:rsid w:val="00534DAD"/>
    <w:rsid w:val="00535E30"/>
    <w:rsid w:val="00541698"/>
    <w:rsid w:val="0054330D"/>
    <w:rsid w:val="00545B9C"/>
    <w:rsid w:val="005460D7"/>
    <w:rsid w:val="00551CDA"/>
    <w:rsid w:val="00552BBD"/>
    <w:rsid w:val="0055364A"/>
    <w:rsid w:val="0055425D"/>
    <w:rsid w:val="005546C3"/>
    <w:rsid w:val="005554F4"/>
    <w:rsid w:val="005566B7"/>
    <w:rsid w:val="005638E3"/>
    <w:rsid w:val="00563FAD"/>
    <w:rsid w:val="00567AE0"/>
    <w:rsid w:val="005702DD"/>
    <w:rsid w:val="0057043E"/>
    <w:rsid w:val="00570D64"/>
    <w:rsid w:val="00572F91"/>
    <w:rsid w:val="005735E8"/>
    <w:rsid w:val="005756A7"/>
    <w:rsid w:val="00575AD2"/>
    <w:rsid w:val="005776F6"/>
    <w:rsid w:val="00580123"/>
    <w:rsid w:val="00581D00"/>
    <w:rsid w:val="005830D9"/>
    <w:rsid w:val="005833AC"/>
    <w:rsid w:val="00583CE4"/>
    <w:rsid w:val="00583E0F"/>
    <w:rsid w:val="00584A3E"/>
    <w:rsid w:val="0058741D"/>
    <w:rsid w:val="005911CE"/>
    <w:rsid w:val="005912F3"/>
    <w:rsid w:val="00591C66"/>
    <w:rsid w:val="00591DDE"/>
    <w:rsid w:val="0059491B"/>
    <w:rsid w:val="00594D51"/>
    <w:rsid w:val="00595A6B"/>
    <w:rsid w:val="005960A5"/>
    <w:rsid w:val="00597294"/>
    <w:rsid w:val="005978A0"/>
    <w:rsid w:val="005A05CC"/>
    <w:rsid w:val="005A2014"/>
    <w:rsid w:val="005A2198"/>
    <w:rsid w:val="005A2803"/>
    <w:rsid w:val="005A4B7F"/>
    <w:rsid w:val="005A4DA7"/>
    <w:rsid w:val="005A4E3B"/>
    <w:rsid w:val="005A5169"/>
    <w:rsid w:val="005B1187"/>
    <w:rsid w:val="005B1C49"/>
    <w:rsid w:val="005B35AC"/>
    <w:rsid w:val="005B3C76"/>
    <w:rsid w:val="005B6104"/>
    <w:rsid w:val="005B63A5"/>
    <w:rsid w:val="005B6C56"/>
    <w:rsid w:val="005B7148"/>
    <w:rsid w:val="005C1692"/>
    <w:rsid w:val="005C2438"/>
    <w:rsid w:val="005C26FB"/>
    <w:rsid w:val="005C29FA"/>
    <w:rsid w:val="005C447D"/>
    <w:rsid w:val="005C4BB1"/>
    <w:rsid w:val="005C697E"/>
    <w:rsid w:val="005C7782"/>
    <w:rsid w:val="005D0882"/>
    <w:rsid w:val="005D2045"/>
    <w:rsid w:val="005D2C05"/>
    <w:rsid w:val="005D31AF"/>
    <w:rsid w:val="005D3317"/>
    <w:rsid w:val="005D3D4A"/>
    <w:rsid w:val="005D4F23"/>
    <w:rsid w:val="005D56EB"/>
    <w:rsid w:val="005D5B37"/>
    <w:rsid w:val="005D5FB5"/>
    <w:rsid w:val="005D61A2"/>
    <w:rsid w:val="005D6FE0"/>
    <w:rsid w:val="005D7476"/>
    <w:rsid w:val="005D78DA"/>
    <w:rsid w:val="005E04AA"/>
    <w:rsid w:val="005E11F4"/>
    <w:rsid w:val="005E1430"/>
    <w:rsid w:val="005E143D"/>
    <w:rsid w:val="005E194C"/>
    <w:rsid w:val="005E1BEF"/>
    <w:rsid w:val="005E2F03"/>
    <w:rsid w:val="005E3058"/>
    <w:rsid w:val="005E7A6F"/>
    <w:rsid w:val="005F0298"/>
    <w:rsid w:val="005F123C"/>
    <w:rsid w:val="005F1C58"/>
    <w:rsid w:val="005F1EE0"/>
    <w:rsid w:val="005F2835"/>
    <w:rsid w:val="005F54BF"/>
    <w:rsid w:val="005F563C"/>
    <w:rsid w:val="005F6E6B"/>
    <w:rsid w:val="00600491"/>
    <w:rsid w:val="00603382"/>
    <w:rsid w:val="006040BF"/>
    <w:rsid w:val="00604C3D"/>
    <w:rsid w:val="00605AAC"/>
    <w:rsid w:val="00606CBB"/>
    <w:rsid w:val="0060733D"/>
    <w:rsid w:val="006128FE"/>
    <w:rsid w:val="0061660E"/>
    <w:rsid w:val="006178FA"/>
    <w:rsid w:val="00622649"/>
    <w:rsid w:val="00625396"/>
    <w:rsid w:val="00627101"/>
    <w:rsid w:val="00627338"/>
    <w:rsid w:val="0062777D"/>
    <w:rsid w:val="00627B72"/>
    <w:rsid w:val="00630270"/>
    <w:rsid w:val="00631B7D"/>
    <w:rsid w:val="00633960"/>
    <w:rsid w:val="006339F8"/>
    <w:rsid w:val="00635B78"/>
    <w:rsid w:val="00635E09"/>
    <w:rsid w:val="00636AD8"/>
    <w:rsid w:val="00637448"/>
    <w:rsid w:val="006401D8"/>
    <w:rsid w:val="00645258"/>
    <w:rsid w:val="0064701B"/>
    <w:rsid w:val="006472EC"/>
    <w:rsid w:val="00647608"/>
    <w:rsid w:val="006506B9"/>
    <w:rsid w:val="00650B42"/>
    <w:rsid w:val="006511CE"/>
    <w:rsid w:val="006516FC"/>
    <w:rsid w:val="00651FDB"/>
    <w:rsid w:val="0065363A"/>
    <w:rsid w:val="00655B78"/>
    <w:rsid w:val="006566D1"/>
    <w:rsid w:val="0065755D"/>
    <w:rsid w:val="0065787F"/>
    <w:rsid w:val="00657A8E"/>
    <w:rsid w:val="00657FA5"/>
    <w:rsid w:val="00660384"/>
    <w:rsid w:val="00661802"/>
    <w:rsid w:val="00662680"/>
    <w:rsid w:val="0066314E"/>
    <w:rsid w:val="006632F4"/>
    <w:rsid w:val="00663643"/>
    <w:rsid w:val="00664A87"/>
    <w:rsid w:val="00665856"/>
    <w:rsid w:val="006668F9"/>
    <w:rsid w:val="00667CCD"/>
    <w:rsid w:val="00670054"/>
    <w:rsid w:val="00670A99"/>
    <w:rsid w:val="0067223D"/>
    <w:rsid w:val="00672545"/>
    <w:rsid w:val="006735F3"/>
    <w:rsid w:val="00673A97"/>
    <w:rsid w:val="00675E70"/>
    <w:rsid w:val="00675FCC"/>
    <w:rsid w:val="00680D17"/>
    <w:rsid w:val="00681895"/>
    <w:rsid w:val="00682F20"/>
    <w:rsid w:val="0068349F"/>
    <w:rsid w:val="00685A6A"/>
    <w:rsid w:val="00687041"/>
    <w:rsid w:val="006907E6"/>
    <w:rsid w:val="00690A04"/>
    <w:rsid w:val="00690C6F"/>
    <w:rsid w:val="00693A03"/>
    <w:rsid w:val="00695274"/>
    <w:rsid w:val="00695634"/>
    <w:rsid w:val="006A17A5"/>
    <w:rsid w:val="006A1AEC"/>
    <w:rsid w:val="006A2CAC"/>
    <w:rsid w:val="006A44BD"/>
    <w:rsid w:val="006A47AF"/>
    <w:rsid w:val="006A548F"/>
    <w:rsid w:val="006A68B6"/>
    <w:rsid w:val="006A7AB3"/>
    <w:rsid w:val="006A7BE5"/>
    <w:rsid w:val="006B0AA8"/>
    <w:rsid w:val="006B2598"/>
    <w:rsid w:val="006B261C"/>
    <w:rsid w:val="006B37AB"/>
    <w:rsid w:val="006B5C99"/>
    <w:rsid w:val="006B755B"/>
    <w:rsid w:val="006C0BFE"/>
    <w:rsid w:val="006C16B3"/>
    <w:rsid w:val="006D2F32"/>
    <w:rsid w:val="006D4DE1"/>
    <w:rsid w:val="006D5569"/>
    <w:rsid w:val="006D5E96"/>
    <w:rsid w:val="006D6898"/>
    <w:rsid w:val="006D70DA"/>
    <w:rsid w:val="006E0C2E"/>
    <w:rsid w:val="006E1275"/>
    <w:rsid w:val="006E26EC"/>
    <w:rsid w:val="006E2B7E"/>
    <w:rsid w:val="006E346A"/>
    <w:rsid w:val="006E4636"/>
    <w:rsid w:val="006E5567"/>
    <w:rsid w:val="006F1681"/>
    <w:rsid w:val="006F57AB"/>
    <w:rsid w:val="006F6F25"/>
    <w:rsid w:val="00700DC7"/>
    <w:rsid w:val="00701C83"/>
    <w:rsid w:val="00702256"/>
    <w:rsid w:val="00704CF2"/>
    <w:rsid w:val="00704D0E"/>
    <w:rsid w:val="007071DF"/>
    <w:rsid w:val="0071481B"/>
    <w:rsid w:val="00714D1B"/>
    <w:rsid w:val="00715F3C"/>
    <w:rsid w:val="007164A4"/>
    <w:rsid w:val="00717348"/>
    <w:rsid w:val="007277FC"/>
    <w:rsid w:val="0072781D"/>
    <w:rsid w:val="00727C4D"/>
    <w:rsid w:val="0073329A"/>
    <w:rsid w:val="00733E36"/>
    <w:rsid w:val="0073722F"/>
    <w:rsid w:val="0074237B"/>
    <w:rsid w:val="00744899"/>
    <w:rsid w:val="00744D0A"/>
    <w:rsid w:val="00744D14"/>
    <w:rsid w:val="00745CA7"/>
    <w:rsid w:val="00745D87"/>
    <w:rsid w:val="007462A6"/>
    <w:rsid w:val="00747AA1"/>
    <w:rsid w:val="00750DC1"/>
    <w:rsid w:val="0075170B"/>
    <w:rsid w:val="00751783"/>
    <w:rsid w:val="00751DAA"/>
    <w:rsid w:val="007535A2"/>
    <w:rsid w:val="007535A3"/>
    <w:rsid w:val="00753705"/>
    <w:rsid w:val="00753E79"/>
    <w:rsid w:val="00754B9B"/>
    <w:rsid w:val="00755F12"/>
    <w:rsid w:val="00756089"/>
    <w:rsid w:val="00756C5C"/>
    <w:rsid w:val="00756DC9"/>
    <w:rsid w:val="00757E4F"/>
    <w:rsid w:val="00761063"/>
    <w:rsid w:val="007641CF"/>
    <w:rsid w:val="00765E5E"/>
    <w:rsid w:val="00767D18"/>
    <w:rsid w:val="00767F22"/>
    <w:rsid w:val="00771546"/>
    <w:rsid w:val="00773D64"/>
    <w:rsid w:val="00774FC8"/>
    <w:rsid w:val="00775685"/>
    <w:rsid w:val="0077664D"/>
    <w:rsid w:val="007803E5"/>
    <w:rsid w:val="00780EB2"/>
    <w:rsid w:val="00781861"/>
    <w:rsid w:val="00781BA8"/>
    <w:rsid w:val="00781BAB"/>
    <w:rsid w:val="00782C10"/>
    <w:rsid w:val="007832F9"/>
    <w:rsid w:val="00783587"/>
    <w:rsid w:val="00785010"/>
    <w:rsid w:val="00785871"/>
    <w:rsid w:val="00785914"/>
    <w:rsid w:val="007905BF"/>
    <w:rsid w:val="00792051"/>
    <w:rsid w:val="00793923"/>
    <w:rsid w:val="007947E5"/>
    <w:rsid w:val="00794C9F"/>
    <w:rsid w:val="00795784"/>
    <w:rsid w:val="00795C92"/>
    <w:rsid w:val="007A0920"/>
    <w:rsid w:val="007A3B93"/>
    <w:rsid w:val="007A5530"/>
    <w:rsid w:val="007A72C8"/>
    <w:rsid w:val="007A7B19"/>
    <w:rsid w:val="007B0BE6"/>
    <w:rsid w:val="007B2A1A"/>
    <w:rsid w:val="007B5EFE"/>
    <w:rsid w:val="007C022A"/>
    <w:rsid w:val="007C1984"/>
    <w:rsid w:val="007C32AD"/>
    <w:rsid w:val="007C330A"/>
    <w:rsid w:val="007C3392"/>
    <w:rsid w:val="007C4D0B"/>
    <w:rsid w:val="007C545B"/>
    <w:rsid w:val="007C5AB8"/>
    <w:rsid w:val="007C7040"/>
    <w:rsid w:val="007C7EC7"/>
    <w:rsid w:val="007D0F04"/>
    <w:rsid w:val="007D1324"/>
    <w:rsid w:val="007D22BD"/>
    <w:rsid w:val="007D336B"/>
    <w:rsid w:val="007D4D47"/>
    <w:rsid w:val="007D590A"/>
    <w:rsid w:val="007D5ECF"/>
    <w:rsid w:val="007D6A92"/>
    <w:rsid w:val="007D7BF2"/>
    <w:rsid w:val="007E0056"/>
    <w:rsid w:val="007E06AF"/>
    <w:rsid w:val="007E164B"/>
    <w:rsid w:val="007E1667"/>
    <w:rsid w:val="007E460B"/>
    <w:rsid w:val="007E60D3"/>
    <w:rsid w:val="007E7473"/>
    <w:rsid w:val="007F1D3E"/>
    <w:rsid w:val="007F1EC8"/>
    <w:rsid w:val="007F2290"/>
    <w:rsid w:val="007F2EF7"/>
    <w:rsid w:val="007F514F"/>
    <w:rsid w:val="007F58F1"/>
    <w:rsid w:val="007F656B"/>
    <w:rsid w:val="008035E2"/>
    <w:rsid w:val="0080403D"/>
    <w:rsid w:val="0080458F"/>
    <w:rsid w:val="008050D1"/>
    <w:rsid w:val="008053BF"/>
    <w:rsid w:val="008056C3"/>
    <w:rsid w:val="008064F6"/>
    <w:rsid w:val="008065C7"/>
    <w:rsid w:val="00810CF6"/>
    <w:rsid w:val="00810D77"/>
    <w:rsid w:val="008144E4"/>
    <w:rsid w:val="00814836"/>
    <w:rsid w:val="008151AE"/>
    <w:rsid w:val="0081742B"/>
    <w:rsid w:val="00817832"/>
    <w:rsid w:val="00817EC8"/>
    <w:rsid w:val="00820DD5"/>
    <w:rsid w:val="008237F8"/>
    <w:rsid w:val="008247B1"/>
    <w:rsid w:val="00826448"/>
    <w:rsid w:val="008267AC"/>
    <w:rsid w:val="00826BCE"/>
    <w:rsid w:val="00826D57"/>
    <w:rsid w:val="00827C11"/>
    <w:rsid w:val="00827E5D"/>
    <w:rsid w:val="00830318"/>
    <w:rsid w:val="008320DF"/>
    <w:rsid w:val="008332C9"/>
    <w:rsid w:val="00834E31"/>
    <w:rsid w:val="00835ED4"/>
    <w:rsid w:val="008363BB"/>
    <w:rsid w:val="00836669"/>
    <w:rsid w:val="008369F4"/>
    <w:rsid w:val="00836B5C"/>
    <w:rsid w:val="00843D09"/>
    <w:rsid w:val="0084509C"/>
    <w:rsid w:val="0084578F"/>
    <w:rsid w:val="0085075B"/>
    <w:rsid w:val="00852D93"/>
    <w:rsid w:val="00852F72"/>
    <w:rsid w:val="00853566"/>
    <w:rsid w:val="008547EF"/>
    <w:rsid w:val="00854D71"/>
    <w:rsid w:val="008556C0"/>
    <w:rsid w:val="00856261"/>
    <w:rsid w:val="00861250"/>
    <w:rsid w:val="00861588"/>
    <w:rsid w:val="00864C3E"/>
    <w:rsid w:val="00865E79"/>
    <w:rsid w:val="008666CF"/>
    <w:rsid w:val="00866AB8"/>
    <w:rsid w:val="00867719"/>
    <w:rsid w:val="008700DA"/>
    <w:rsid w:val="00870515"/>
    <w:rsid w:val="00871BB2"/>
    <w:rsid w:val="00871F45"/>
    <w:rsid w:val="00872D40"/>
    <w:rsid w:val="00876A31"/>
    <w:rsid w:val="0087704E"/>
    <w:rsid w:val="00877D63"/>
    <w:rsid w:val="008818C4"/>
    <w:rsid w:val="00881E04"/>
    <w:rsid w:val="008821D5"/>
    <w:rsid w:val="00884A9F"/>
    <w:rsid w:val="00884BC2"/>
    <w:rsid w:val="008872FB"/>
    <w:rsid w:val="00890316"/>
    <w:rsid w:val="008905B0"/>
    <w:rsid w:val="00894F2C"/>
    <w:rsid w:val="00896E64"/>
    <w:rsid w:val="008A1C6C"/>
    <w:rsid w:val="008A489D"/>
    <w:rsid w:val="008A7193"/>
    <w:rsid w:val="008A726D"/>
    <w:rsid w:val="008B0C8A"/>
    <w:rsid w:val="008B2A75"/>
    <w:rsid w:val="008B2B89"/>
    <w:rsid w:val="008B41F5"/>
    <w:rsid w:val="008C2A7E"/>
    <w:rsid w:val="008C31B9"/>
    <w:rsid w:val="008C383D"/>
    <w:rsid w:val="008C57C0"/>
    <w:rsid w:val="008C671B"/>
    <w:rsid w:val="008C6A9F"/>
    <w:rsid w:val="008C7C6B"/>
    <w:rsid w:val="008D4745"/>
    <w:rsid w:val="008D49BF"/>
    <w:rsid w:val="008D55BA"/>
    <w:rsid w:val="008E1A23"/>
    <w:rsid w:val="008E4C8E"/>
    <w:rsid w:val="008E51A0"/>
    <w:rsid w:val="008E6ECB"/>
    <w:rsid w:val="008F0637"/>
    <w:rsid w:val="008F1223"/>
    <w:rsid w:val="008F12E9"/>
    <w:rsid w:val="008F1D3F"/>
    <w:rsid w:val="008F20BC"/>
    <w:rsid w:val="008F479D"/>
    <w:rsid w:val="008F4CAB"/>
    <w:rsid w:val="008F75E8"/>
    <w:rsid w:val="008F7B01"/>
    <w:rsid w:val="00900040"/>
    <w:rsid w:val="00901E1B"/>
    <w:rsid w:val="00904C56"/>
    <w:rsid w:val="00905B83"/>
    <w:rsid w:val="00905D3B"/>
    <w:rsid w:val="0090610E"/>
    <w:rsid w:val="00906705"/>
    <w:rsid w:val="00906F08"/>
    <w:rsid w:val="009110D9"/>
    <w:rsid w:val="0091149F"/>
    <w:rsid w:val="009121F1"/>
    <w:rsid w:val="00912625"/>
    <w:rsid w:val="00913043"/>
    <w:rsid w:val="009135DB"/>
    <w:rsid w:val="00920B27"/>
    <w:rsid w:val="00920F8B"/>
    <w:rsid w:val="00926A50"/>
    <w:rsid w:val="00926B40"/>
    <w:rsid w:val="00926FDE"/>
    <w:rsid w:val="00927D6D"/>
    <w:rsid w:val="00931043"/>
    <w:rsid w:val="009324EA"/>
    <w:rsid w:val="00932719"/>
    <w:rsid w:val="00933D7B"/>
    <w:rsid w:val="00933E74"/>
    <w:rsid w:val="00933FC4"/>
    <w:rsid w:val="00934AB0"/>
    <w:rsid w:val="00934B50"/>
    <w:rsid w:val="00934BCC"/>
    <w:rsid w:val="00934F2E"/>
    <w:rsid w:val="00935245"/>
    <w:rsid w:val="00937A16"/>
    <w:rsid w:val="00937DEC"/>
    <w:rsid w:val="009405E3"/>
    <w:rsid w:val="00941053"/>
    <w:rsid w:val="009422E2"/>
    <w:rsid w:val="00942A38"/>
    <w:rsid w:val="00943A0F"/>
    <w:rsid w:val="0094438D"/>
    <w:rsid w:val="00945B72"/>
    <w:rsid w:val="00947C96"/>
    <w:rsid w:val="00954011"/>
    <w:rsid w:val="00955BE2"/>
    <w:rsid w:val="009561F8"/>
    <w:rsid w:val="00957920"/>
    <w:rsid w:val="009614C1"/>
    <w:rsid w:val="009633D3"/>
    <w:rsid w:val="00966C80"/>
    <w:rsid w:val="00967167"/>
    <w:rsid w:val="009671CF"/>
    <w:rsid w:val="0096763E"/>
    <w:rsid w:val="00970591"/>
    <w:rsid w:val="00970A17"/>
    <w:rsid w:val="00971D5B"/>
    <w:rsid w:val="0097329B"/>
    <w:rsid w:val="009779F4"/>
    <w:rsid w:val="0098066E"/>
    <w:rsid w:val="009822C3"/>
    <w:rsid w:val="009850C7"/>
    <w:rsid w:val="00985CB4"/>
    <w:rsid w:val="009867D6"/>
    <w:rsid w:val="00987028"/>
    <w:rsid w:val="00987DFC"/>
    <w:rsid w:val="00993000"/>
    <w:rsid w:val="009938B8"/>
    <w:rsid w:val="009938C8"/>
    <w:rsid w:val="00995A7A"/>
    <w:rsid w:val="00995E71"/>
    <w:rsid w:val="009963DA"/>
    <w:rsid w:val="00997AD7"/>
    <w:rsid w:val="009A29B8"/>
    <w:rsid w:val="009A4D5C"/>
    <w:rsid w:val="009A5840"/>
    <w:rsid w:val="009A6D50"/>
    <w:rsid w:val="009B1C76"/>
    <w:rsid w:val="009B2A05"/>
    <w:rsid w:val="009B3C38"/>
    <w:rsid w:val="009B4F2B"/>
    <w:rsid w:val="009B6748"/>
    <w:rsid w:val="009B6794"/>
    <w:rsid w:val="009B7630"/>
    <w:rsid w:val="009C3348"/>
    <w:rsid w:val="009C49A3"/>
    <w:rsid w:val="009C4D46"/>
    <w:rsid w:val="009D0827"/>
    <w:rsid w:val="009D0B93"/>
    <w:rsid w:val="009D16CD"/>
    <w:rsid w:val="009D2B7D"/>
    <w:rsid w:val="009D2CE9"/>
    <w:rsid w:val="009D3269"/>
    <w:rsid w:val="009D3C46"/>
    <w:rsid w:val="009E23DB"/>
    <w:rsid w:val="009E4385"/>
    <w:rsid w:val="009E4DD2"/>
    <w:rsid w:val="009E4FF9"/>
    <w:rsid w:val="009E5D67"/>
    <w:rsid w:val="009E696E"/>
    <w:rsid w:val="009E7B1C"/>
    <w:rsid w:val="009E7CFF"/>
    <w:rsid w:val="009F037C"/>
    <w:rsid w:val="009F1347"/>
    <w:rsid w:val="009F1A46"/>
    <w:rsid w:val="009F1DF1"/>
    <w:rsid w:val="009F33D7"/>
    <w:rsid w:val="009F39B8"/>
    <w:rsid w:val="009F4929"/>
    <w:rsid w:val="009F6EAD"/>
    <w:rsid w:val="00A006A0"/>
    <w:rsid w:val="00A0426E"/>
    <w:rsid w:val="00A043B7"/>
    <w:rsid w:val="00A04A72"/>
    <w:rsid w:val="00A05266"/>
    <w:rsid w:val="00A10221"/>
    <w:rsid w:val="00A12E61"/>
    <w:rsid w:val="00A13083"/>
    <w:rsid w:val="00A142FB"/>
    <w:rsid w:val="00A16DE7"/>
    <w:rsid w:val="00A17B75"/>
    <w:rsid w:val="00A20E62"/>
    <w:rsid w:val="00A21503"/>
    <w:rsid w:val="00A21E98"/>
    <w:rsid w:val="00A2412E"/>
    <w:rsid w:val="00A24B82"/>
    <w:rsid w:val="00A25B09"/>
    <w:rsid w:val="00A25B7C"/>
    <w:rsid w:val="00A2693A"/>
    <w:rsid w:val="00A26CD1"/>
    <w:rsid w:val="00A3053F"/>
    <w:rsid w:val="00A30CAD"/>
    <w:rsid w:val="00A34904"/>
    <w:rsid w:val="00A35FA5"/>
    <w:rsid w:val="00A366A0"/>
    <w:rsid w:val="00A36C65"/>
    <w:rsid w:val="00A41A96"/>
    <w:rsid w:val="00A43A19"/>
    <w:rsid w:val="00A44B82"/>
    <w:rsid w:val="00A44BF5"/>
    <w:rsid w:val="00A50E22"/>
    <w:rsid w:val="00A51C1B"/>
    <w:rsid w:val="00A536D9"/>
    <w:rsid w:val="00A56521"/>
    <w:rsid w:val="00A56CF0"/>
    <w:rsid w:val="00A605FA"/>
    <w:rsid w:val="00A6073B"/>
    <w:rsid w:val="00A609DB"/>
    <w:rsid w:val="00A60E18"/>
    <w:rsid w:val="00A62B0F"/>
    <w:rsid w:val="00A63223"/>
    <w:rsid w:val="00A637D9"/>
    <w:rsid w:val="00A6386D"/>
    <w:rsid w:val="00A64C64"/>
    <w:rsid w:val="00A64E79"/>
    <w:rsid w:val="00A64F9C"/>
    <w:rsid w:val="00A6777D"/>
    <w:rsid w:val="00A67E5B"/>
    <w:rsid w:val="00A71629"/>
    <w:rsid w:val="00A73257"/>
    <w:rsid w:val="00A7393A"/>
    <w:rsid w:val="00A7447F"/>
    <w:rsid w:val="00A74B54"/>
    <w:rsid w:val="00A776C0"/>
    <w:rsid w:val="00A8218F"/>
    <w:rsid w:val="00A83ADD"/>
    <w:rsid w:val="00A85C34"/>
    <w:rsid w:val="00A8764C"/>
    <w:rsid w:val="00A905A9"/>
    <w:rsid w:val="00A90704"/>
    <w:rsid w:val="00A91F79"/>
    <w:rsid w:val="00A9237E"/>
    <w:rsid w:val="00A93BB1"/>
    <w:rsid w:val="00A95553"/>
    <w:rsid w:val="00A96500"/>
    <w:rsid w:val="00AA0CA4"/>
    <w:rsid w:val="00AA2EBD"/>
    <w:rsid w:val="00AA5DEC"/>
    <w:rsid w:val="00AA6AEC"/>
    <w:rsid w:val="00AA7D4F"/>
    <w:rsid w:val="00AB0644"/>
    <w:rsid w:val="00AB0E58"/>
    <w:rsid w:val="00AB144D"/>
    <w:rsid w:val="00AB2F04"/>
    <w:rsid w:val="00AB3362"/>
    <w:rsid w:val="00AB3A69"/>
    <w:rsid w:val="00AB5189"/>
    <w:rsid w:val="00AB66BE"/>
    <w:rsid w:val="00AC042D"/>
    <w:rsid w:val="00AC0CD6"/>
    <w:rsid w:val="00AC18CD"/>
    <w:rsid w:val="00AC1918"/>
    <w:rsid w:val="00AC25FC"/>
    <w:rsid w:val="00AC33C4"/>
    <w:rsid w:val="00AC353D"/>
    <w:rsid w:val="00AC40F6"/>
    <w:rsid w:val="00AC6E87"/>
    <w:rsid w:val="00AC7348"/>
    <w:rsid w:val="00AC7450"/>
    <w:rsid w:val="00AC7948"/>
    <w:rsid w:val="00AD4E36"/>
    <w:rsid w:val="00AD4E58"/>
    <w:rsid w:val="00AD51A3"/>
    <w:rsid w:val="00AE0034"/>
    <w:rsid w:val="00AE0913"/>
    <w:rsid w:val="00AE1297"/>
    <w:rsid w:val="00AE191F"/>
    <w:rsid w:val="00AE1C81"/>
    <w:rsid w:val="00AE2AA8"/>
    <w:rsid w:val="00AE2E9A"/>
    <w:rsid w:val="00AE49FF"/>
    <w:rsid w:val="00AE4B24"/>
    <w:rsid w:val="00AF0EE6"/>
    <w:rsid w:val="00AF1108"/>
    <w:rsid w:val="00AF1745"/>
    <w:rsid w:val="00AF2097"/>
    <w:rsid w:val="00AF23C9"/>
    <w:rsid w:val="00AF2C7A"/>
    <w:rsid w:val="00AF4B3A"/>
    <w:rsid w:val="00AF5308"/>
    <w:rsid w:val="00B012DC"/>
    <w:rsid w:val="00B02492"/>
    <w:rsid w:val="00B07A8F"/>
    <w:rsid w:val="00B104E2"/>
    <w:rsid w:val="00B12B5F"/>
    <w:rsid w:val="00B12CAB"/>
    <w:rsid w:val="00B14841"/>
    <w:rsid w:val="00B16CFF"/>
    <w:rsid w:val="00B17742"/>
    <w:rsid w:val="00B17CE6"/>
    <w:rsid w:val="00B17FA3"/>
    <w:rsid w:val="00B228EB"/>
    <w:rsid w:val="00B23335"/>
    <w:rsid w:val="00B23BEE"/>
    <w:rsid w:val="00B24ED5"/>
    <w:rsid w:val="00B24F13"/>
    <w:rsid w:val="00B26C1D"/>
    <w:rsid w:val="00B30CED"/>
    <w:rsid w:val="00B34D11"/>
    <w:rsid w:val="00B402B5"/>
    <w:rsid w:val="00B420C8"/>
    <w:rsid w:val="00B44990"/>
    <w:rsid w:val="00B46123"/>
    <w:rsid w:val="00B463CA"/>
    <w:rsid w:val="00B464CB"/>
    <w:rsid w:val="00B46AF6"/>
    <w:rsid w:val="00B4799C"/>
    <w:rsid w:val="00B53EEF"/>
    <w:rsid w:val="00B54175"/>
    <w:rsid w:val="00B541DB"/>
    <w:rsid w:val="00B55013"/>
    <w:rsid w:val="00B57168"/>
    <w:rsid w:val="00B571EF"/>
    <w:rsid w:val="00B5740F"/>
    <w:rsid w:val="00B60F41"/>
    <w:rsid w:val="00B63113"/>
    <w:rsid w:val="00B63A22"/>
    <w:rsid w:val="00B64435"/>
    <w:rsid w:val="00B657EE"/>
    <w:rsid w:val="00B664E6"/>
    <w:rsid w:val="00B6756D"/>
    <w:rsid w:val="00B70613"/>
    <w:rsid w:val="00B70893"/>
    <w:rsid w:val="00B731DA"/>
    <w:rsid w:val="00B73FE6"/>
    <w:rsid w:val="00B75C9F"/>
    <w:rsid w:val="00B76079"/>
    <w:rsid w:val="00B77405"/>
    <w:rsid w:val="00B8268D"/>
    <w:rsid w:val="00B83158"/>
    <w:rsid w:val="00B8321A"/>
    <w:rsid w:val="00B84620"/>
    <w:rsid w:val="00B855BA"/>
    <w:rsid w:val="00B87F50"/>
    <w:rsid w:val="00B87F68"/>
    <w:rsid w:val="00B912C1"/>
    <w:rsid w:val="00B91719"/>
    <w:rsid w:val="00B919B4"/>
    <w:rsid w:val="00B92A8B"/>
    <w:rsid w:val="00B95ADC"/>
    <w:rsid w:val="00B967ED"/>
    <w:rsid w:val="00B96F46"/>
    <w:rsid w:val="00B97FE0"/>
    <w:rsid w:val="00BA15C8"/>
    <w:rsid w:val="00BA38B8"/>
    <w:rsid w:val="00BA3C5B"/>
    <w:rsid w:val="00BA5E03"/>
    <w:rsid w:val="00BA7A42"/>
    <w:rsid w:val="00BB1242"/>
    <w:rsid w:val="00BB1D9F"/>
    <w:rsid w:val="00BB1FA2"/>
    <w:rsid w:val="00BB32F2"/>
    <w:rsid w:val="00BB33AC"/>
    <w:rsid w:val="00BB492E"/>
    <w:rsid w:val="00BB4F6E"/>
    <w:rsid w:val="00BB78BD"/>
    <w:rsid w:val="00BB7E80"/>
    <w:rsid w:val="00BC09D2"/>
    <w:rsid w:val="00BC0D53"/>
    <w:rsid w:val="00BC179F"/>
    <w:rsid w:val="00BC1ED5"/>
    <w:rsid w:val="00BC46E1"/>
    <w:rsid w:val="00BC6070"/>
    <w:rsid w:val="00BD3CAA"/>
    <w:rsid w:val="00BD4501"/>
    <w:rsid w:val="00BD499D"/>
    <w:rsid w:val="00BD4D22"/>
    <w:rsid w:val="00BD688D"/>
    <w:rsid w:val="00BD6EDA"/>
    <w:rsid w:val="00BE124C"/>
    <w:rsid w:val="00BE236B"/>
    <w:rsid w:val="00BE28B2"/>
    <w:rsid w:val="00BE2A0E"/>
    <w:rsid w:val="00BE3447"/>
    <w:rsid w:val="00BE49B6"/>
    <w:rsid w:val="00BE522A"/>
    <w:rsid w:val="00BE580E"/>
    <w:rsid w:val="00BE58EE"/>
    <w:rsid w:val="00BE5C78"/>
    <w:rsid w:val="00BE7146"/>
    <w:rsid w:val="00BF103E"/>
    <w:rsid w:val="00BF1E48"/>
    <w:rsid w:val="00BF2239"/>
    <w:rsid w:val="00BF2B68"/>
    <w:rsid w:val="00BF3164"/>
    <w:rsid w:val="00C01272"/>
    <w:rsid w:val="00C0330D"/>
    <w:rsid w:val="00C034CB"/>
    <w:rsid w:val="00C04D1E"/>
    <w:rsid w:val="00C06856"/>
    <w:rsid w:val="00C069A3"/>
    <w:rsid w:val="00C07C78"/>
    <w:rsid w:val="00C10E24"/>
    <w:rsid w:val="00C11385"/>
    <w:rsid w:val="00C11670"/>
    <w:rsid w:val="00C14534"/>
    <w:rsid w:val="00C1683A"/>
    <w:rsid w:val="00C16EDD"/>
    <w:rsid w:val="00C2009A"/>
    <w:rsid w:val="00C224D1"/>
    <w:rsid w:val="00C24CDC"/>
    <w:rsid w:val="00C27B17"/>
    <w:rsid w:val="00C307DC"/>
    <w:rsid w:val="00C31AEA"/>
    <w:rsid w:val="00C33B03"/>
    <w:rsid w:val="00C33CD8"/>
    <w:rsid w:val="00C341F0"/>
    <w:rsid w:val="00C34FCD"/>
    <w:rsid w:val="00C414F4"/>
    <w:rsid w:val="00C42B3A"/>
    <w:rsid w:val="00C42E3B"/>
    <w:rsid w:val="00C43A86"/>
    <w:rsid w:val="00C43AB4"/>
    <w:rsid w:val="00C4410C"/>
    <w:rsid w:val="00C4488E"/>
    <w:rsid w:val="00C45412"/>
    <w:rsid w:val="00C4597D"/>
    <w:rsid w:val="00C45AD0"/>
    <w:rsid w:val="00C47A95"/>
    <w:rsid w:val="00C47CFD"/>
    <w:rsid w:val="00C533B1"/>
    <w:rsid w:val="00C553AE"/>
    <w:rsid w:val="00C55585"/>
    <w:rsid w:val="00C560D7"/>
    <w:rsid w:val="00C56B8F"/>
    <w:rsid w:val="00C57E4A"/>
    <w:rsid w:val="00C604C5"/>
    <w:rsid w:val="00C6051D"/>
    <w:rsid w:val="00C60851"/>
    <w:rsid w:val="00C609E2"/>
    <w:rsid w:val="00C60C9C"/>
    <w:rsid w:val="00C61443"/>
    <w:rsid w:val="00C6232A"/>
    <w:rsid w:val="00C62D22"/>
    <w:rsid w:val="00C63B2C"/>
    <w:rsid w:val="00C64A06"/>
    <w:rsid w:val="00C659CA"/>
    <w:rsid w:val="00C65B93"/>
    <w:rsid w:val="00C65D07"/>
    <w:rsid w:val="00C664B4"/>
    <w:rsid w:val="00C70985"/>
    <w:rsid w:val="00C709D6"/>
    <w:rsid w:val="00C70ED1"/>
    <w:rsid w:val="00C72C0A"/>
    <w:rsid w:val="00C72E5C"/>
    <w:rsid w:val="00C73773"/>
    <w:rsid w:val="00C75A39"/>
    <w:rsid w:val="00C76A82"/>
    <w:rsid w:val="00C77FB6"/>
    <w:rsid w:val="00C80794"/>
    <w:rsid w:val="00C81C1D"/>
    <w:rsid w:val="00C84DA0"/>
    <w:rsid w:val="00C86AB3"/>
    <w:rsid w:val="00C86B28"/>
    <w:rsid w:val="00C97ED9"/>
    <w:rsid w:val="00CA1092"/>
    <w:rsid w:val="00CA2714"/>
    <w:rsid w:val="00CA2930"/>
    <w:rsid w:val="00CA2E7A"/>
    <w:rsid w:val="00CA471C"/>
    <w:rsid w:val="00CA4CF2"/>
    <w:rsid w:val="00CA706C"/>
    <w:rsid w:val="00CA74C0"/>
    <w:rsid w:val="00CB25BC"/>
    <w:rsid w:val="00CB2921"/>
    <w:rsid w:val="00CB4FEB"/>
    <w:rsid w:val="00CB50B2"/>
    <w:rsid w:val="00CB5387"/>
    <w:rsid w:val="00CB786D"/>
    <w:rsid w:val="00CC02F2"/>
    <w:rsid w:val="00CC255A"/>
    <w:rsid w:val="00CC2935"/>
    <w:rsid w:val="00CC3CD3"/>
    <w:rsid w:val="00CC4011"/>
    <w:rsid w:val="00CC43A9"/>
    <w:rsid w:val="00CC5023"/>
    <w:rsid w:val="00CD688E"/>
    <w:rsid w:val="00CD6CF3"/>
    <w:rsid w:val="00CD744E"/>
    <w:rsid w:val="00CD74D0"/>
    <w:rsid w:val="00CD7B32"/>
    <w:rsid w:val="00CE12A7"/>
    <w:rsid w:val="00CE159C"/>
    <w:rsid w:val="00CE16CB"/>
    <w:rsid w:val="00CE3ECD"/>
    <w:rsid w:val="00CE557D"/>
    <w:rsid w:val="00CE749F"/>
    <w:rsid w:val="00CF06A0"/>
    <w:rsid w:val="00CF0870"/>
    <w:rsid w:val="00CF15F1"/>
    <w:rsid w:val="00CF1E1E"/>
    <w:rsid w:val="00CF4E13"/>
    <w:rsid w:val="00CF4F4E"/>
    <w:rsid w:val="00CF768E"/>
    <w:rsid w:val="00D033C3"/>
    <w:rsid w:val="00D04786"/>
    <w:rsid w:val="00D05CAA"/>
    <w:rsid w:val="00D06735"/>
    <w:rsid w:val="00D06C97"/>
    <w:rsid w:val="00D07BCC"/>
    <w:rsid w:val="00D10081"/>
    <w:rsid w:val="00D10779"/>
    <w:rsid w:val="00D10B31"/>
    <w:rsid w:val="00D13A89"/>
    <w:rsid w:val="00D14151"/>
    <w:rsid w:val="00D1570F"/>
    <w:rsid w:val="00D1707F"/>
    <w:rsid w:val="00D1754F"/>
    <w:rsid w:val="00D17AD3"/>
    <w:rsid w:val="00D22013"/>
    <w:rsid w:val="00D241B8"/>
    <w:rsid w:val="00D24764"/>
    <w:rsid w:val="00D25A6C"/>
    <w:rsid w:val="00D26154"/>
    <w:rsid w:val="00D30BC1"/>
    <w:rsid w:val="00D30D79"/>
    <w:rsid w:val="00D314B7"/>
    <w:rsid w:val="00D32A25"/>
    <w:rsid w:val="00D3345F"/>
    <w:rsid w:val="00D342D7"/>
    <w:rsid w:val="00D34E53"/>
    <w:rsid w:val="00D3525A"/>
    <w:rsid w:val="00D4566C"/>
    <w:rsid w:val="00D46ADA"/>
    <w:rsid w:val="00D46C58"/>
    <w:rsid w:val="00D50762"/>
    <w:rsid w:val="00D51646"/>
    <w:rsid w:val="00D53FAC"/>
    <w:rsid w:val="00D54653"/>
    <w:rsid w:val="00D54BD6"/>
    <w:rsid w:val="00D55125"/>
    <w:rsid w:val="00D602AE"/>
    <w:rsid w:val="00D60687"/>
    <w:rsid w:val="00D61117"/>
    <w:rsid w:val="00D61E15"/>
    <w:rsid w:val="00D62596"/>
    <w:rsid w:val="00D64285"/>
    <w:rsid w:val="00D668EB"/>
    <w:rsid w:val="00D6792B"/>
    <w:rsid w:val="00D7169A"/>
    <w:rsid w:val="00D73A76"/>
    <w:rsid w:val="00D7587F"/>
    <w:rsid w:val="00D7655C"/>
    <w:rsid w:val="00D768CD"/>
    <w:rsid w:val="00D76C68"/>
    <w:rsid w:val="00D8380D"/>
    <w:rsid w:val="00D83E57"/>
    <w:rsid w:val="00D84310"/>
    <w:rsid w:val="00D84CD3"/>
    <w:rsid w:val="00D85175"/>
    <w:rsid w:val="00D9412A"/>
    <w:rsid w:val="00D94261"/>
    <w:rsid w:val="00D95AAF"/>
    <w:rsid w:val="00D95DFF"/>
    <w:rsid w:val="00D968B0"/>
    <w:rsid w:val="00D97259"/>
    <w:rsid w:val="00DA1F07"/>
    <w:rsid w:val="00DA3D33"/>
    <w:rsid w:val="00DA56B0"/>
    <w:rsid w:val="00DA5A37"/>
    <w:rsid w:val="00DA5C0E"/>
    <w:rsid w:val="00DA692F"/>
    <w:rsid w:val="00DB0723"/>
    <w:rsid w:val="00DB3742"/>
    <w:rsid w:val="00DB3BCE"/>
    <w:rsid w:val="00DB3CDF"/>
    <w:rsid w:val="00DB555F"/>
    <w:rsid w:val="00DB55B4"/>
    <w:rsid w:val="00DB5604"/>
    <w:rsid w:val="00DB76A0"/>
    <w:rsid w:val="00DB77A3"/>
    <w:rsid w:val="00DC0ACB"/>
    <w:rsid w:val="00DC36FF"/>
    <w:rsid w:val="00DC4E21"/>
    <w:rsid w:val="00DC62DC"/>
    <w:rsid w:val="00DD1D15"/>
    <w:rsid w:val="00DD25A9"/>
    <w:rsid w:val="00DD3BDD"/>
    <w:rsid w:val="00DD4939"/>
    <w:rsid w:val="00DD493C"/>
    <w:rsid w:val="00DD6A58"/>
    <w:rsid w:val="00DD726F"/>
    <w:rsid w:val="00DD7AA1"/>
    <w:rsid w:val="00DE3349"/>
    <w:rsid w:val="00DE6D4C"/>
    <w:rsid w:val="00DE72DB"/>
    <w:rsid w:val="00DE766F"/>
    <w:rsid w:val="00DF1D43"/>
    <w:rsid w:val="00DF1E48"/>
    <w:rsid w:val="00DF71A8"/>
    <w:rsid w:val="00DF7CC7"/>
    <w:rsid w:val="00E01D56"/>
    <w:rsid w:val="00E03410"/>
    <w:rsid w:val="00E0713B"/>
    <w:rsid w:val="00E12064"/>
    <w:rsid w:val="00E12FFE"/>
    <w:rsid w:val="00E16363"/>
    <w:rsid w:val="00E16F34"/>
    <w:rsid w:val="00E209D5"/>
    <w:rsid w:val="00E21002"/>
    <w:rsid w:val="00E2114A"/>
    <w:rsid w:val="00E216FA"/>
    <w:rsid w:val="00E2232F"/>
    <w:rsid w:val="00E229BA"/>
    <w:rsid w:val="00E23D5D"/>
    <w:rsid w:val="00E26220"/>
    <w:rsid w:val="00E27850"/>
    <w:rsid w:val="00E27EBB"/>
    <w:rsid w:val="00E27EC8"/>
    <w:rsid w:val="00E307A0"/>
    <w:rsid w:val="00E30880"/>
    <w:rsid w:val="00E314C9"/>
    <w:rsid w:val="00E318C1"/>
    <w:rsid w:val="00E33A3C"/>
    <w:rsid w:val="00E33DC6"/>
    <w:rsid w:val="00E347BA"/>
    <w:rsid w:val="00E3492B"/>
    <w:rsid w:val="00E369E3"/>
    <w:rsid w:val="00E420A4"/>
    <w:rsid w:val="00E44B37"/>
    <w:rsid w:val="00E45B40"/>
    <w:rsid w:val="00E46283"/>
    <w:rsid w:val="00E47DB1"/>
    <w:rsid w:val="00E52AF7"/>
    <w:rsid w:val="00E52D04"/>
    <w:rsid w:val="00E53B04"/>
    <w:rsid w:val="00E54644"/>
    <w:rsid w:val="00E570AB"/>
    <w:rsid w:val="00E57DBA"/>
    <w:rsid w:val="00E60544"/>
    <w:rsid w:val="00E60E50"/>
    <w:rsid w:val="00E62E02"/>
    <w:rsid w:val="00E640B0"/>
    <w:rsid w:val="00E656F3"/>
    <w:rsid w:val="00E70679"/>
    <w:rsid w:val="00E72323"/>
    <w:rsid w:val="00E745AC"/>
    <w:rsid w:val="00E757C9"/>
    <w:rsid w:val="00E76CE6"/>
    <w:rsid w:val="00E81321"/>
    <w:rsid w:val="00E822F7"/>
    <w:rsid w:val="00E83E0C"/>
    <w:rsid w:val="00E85026"/>
    <w:rsid w:val="00E865E7"/>
    <w:rsid w:val="00E87885"/>
    <w:rsid w:val="00E9044B"/>
    <w:rsid w:val="00E90629"/>
    <w:rsid w:val="00E922E7"/>
    <w:rsid w:val="00E928F3"/>
    <w:rsid w:val="00E92942"/>
    <w:rsid w:val="00E92B42"/>
    <w:rsid w:val="00E92FDC"/>
    <w:rsid w:val="00E933FF"/>
    <w:rsid w:val="00E96CF1"/>
    <w:rsid w:val="00E96DC5"/>
    <w:rsid w:val="00E97E77"/>
    <w:rsid w:val="00EA0202"/>
    <w:rsid w:val="00EA0793"/>
    <w:rsid w:val="00EA15E6"/>
    <w:rsid w:val="00EA37A7"/>
    <w:rsid w:val="00EA3B28"/>
    <w:rsid w:val="00EA45E1"/>
    <w:rsid w:val="00EA5E36"/>
    <w:rsid w:val="00EA612B"/>
    <w:rsid w:val="00EA62F1"/>
    <w:rsid w:val="00EA63EA"/>
    <w:rsid w:val="00EA6890"/>
    <w:rsid w:val="00EB0A41"/>
    <w:rsid w:val="00EB1C23"/>
    <w:rsid w:val="00EB1FD5"/>
    <w:rsid w:val="00EB29AE"/>
    <w:rsid w:val="00EB6A68"/>
    <w:rsid w:val="00EB7AEF"/>
    <w:rsid w:val="00EC10EE"/>
    <w:rsid w:val="00EC187B"/>
    <w:rsid w:val="00ED0710"/>
    <w:rsid w:val="00ED1C2D"/>
    <w:rsid w:val="00ED267D"/>
    <w:rsid w:val="00ED5353"/>
    <w:rsid w:val="00ED5469"/>
    <w:rsid w:val="00ED5FB5"/>
    <w:rsid w:val="00EE04DC"/>
    <w:rsid w:val="00EE09BF"/>
    <w:rsid w:val="00EE18FD"/>
    <w:rsid w:val="00EE2360"/>
    <w:rsid w:val="00EE2459"/>
    <w:rsid w:val="00EE2C0D"/>
    <w:rsid w:val="00EE2E1C"/>
    <w:rsid w:val="00EE3915"/>
    <w:rsid w:val="00EE4368"/>
    <w:rsid w:val="00EE4D54"/>
    <w:rsid w:val="00EF02D3"/>
    <w:rsid w:val="00EF12D9"/>
    <w:rsid w:val="00EF2EF5"/>
    <w:rsid w:val="00EF3DB9"/>
    <w:rsid w:val="00F022A0"/>
    <w:rsid w:val="00F030FA"/>
    <w:rsid w:val="00F064A2"/>
    <w:rsid w:val="00F074AB"/>
    <w:rsid w:val="00F0798E"/>
    <w:rsid w:val="00F10D23"/>
    <w:rsid w:val="00F11E98"/>
    <w:rsid w:val="00F1413C"/>
    <w:rsid w:val="00F166E1"/>
    <w:rsid w:val="00F1728D"/>
    <w:rsid w:val="00F217B7"/>
    <w:rsid w:val="00F2295B"/>
    <w:rsid w:val="00F259BB"/>
    <w:rsid w:val="00F25FC1"/>
    <w:rsid w:val="00F27D20"/>
    <w:rsid w:val="00F27E12"/>
    <w:rsid w:val="00F27F02"/>
    <w:rsid w:val="00F31F6D"/>
    <w:rsid w:val="00F32BF3"/>
    <w:rsid w:val="00F34ADA"/>
    <w:rsid w:val="00F34E96"/>
    <w:rsid w:val="00F40977"/>
    <w:rsid w:val="00F40BF0"/>
    <w:rsid w:val="00F41275"/>
    <w:rsid w:val="00F41645"/>
    <w:rsid w:val="00F41700"/>
    <w:rsid w:val="00F42A0B"/>
    <w:rsid w:val="00F43B15"/>
    <w:rsid w:val="00F443EE"/>
    <w:rsid w:val="00F44DCC"/>
    <w:rsid w:val="00F459B2"/>
    <w:rsid w:val="00F459D3"/>
    <w:rsid w:val="00F47459"/>
    <w:rsid w:val="00F4796E"/>
    <w:rsid w:val="00F50D6C"/>
    <w:rsid w:val="00F5126C"/>
    <w:rsid w:val="00F5220B"/>
    <w:rsid w:val="00F5250B"/>
    <w:rsid w:val="00F5366F"/>
    <w:rsid w:val="00F55130"/>
    <w:rsid w:val="00F561B1"/>
    <w:rsid w:val="00F5643B"/>
    <w:rsid w:val="00F567EE"/>
    <w:rsid w:val="00F610B3"/>
    <w:rsid w:val="00F619D9"/>
    <w:rsid w:val="00F6382D"/>
    <w:rsid w:val="00F662A1"/>
    <w:rsid w:val="00F66CDB"/>
    <w:rsid w:val="00F72B53"/>
    <w:rsid w:val="00F73B6F"/>
    <w:rsid w:val="00F73D94"/>
    <w:rsid w:val="00F7498C"/>
    <w:rsid w:val="00F77453"/>
    <w:rsid w:val="00F77AB0"/>
    <w:rsid w:val="00F821D1"/>
    <w:rsid w:val="00F82344"/>
    <w:rsid w:val="00F83EAB"/>
    <w:rsid w:val="00F844B3"/>
    <w:rsid w:val="00F85A5B"/>
    <w:rsid w:val="00F8608E"/>
    <w:rsid w:val="00F872CE"/>
    <w:rsid w:val="00F875AB"/>
    <w:rsid w:val="00F9081C"/>
    <w:rsid w:val="00F9172E"/>
    <w:rsid w:val="00F9189E"/>
    <w:rsid w:val="00F9257F"/>
    <w:rsid w:val="00F94AF8"/>
    <w:rsid w:val="00F95B5B"/>
    <w:rsid w:val="00F97141"/>
    <w:rsid w:val="00FA2F5A"/>
    <w:rsid w:val="00FA4DD5"/>
    <w:rsid w:val="00FB0B83"/>
    <w:rsid w:val="00FB3672"/>
    <w:rsid w:val="00FB701C"/>
    <w:rsid w:val="00FC19C2"/>
    <w:rsid w:val="00FC31F3"/>
    <w:rsid w:val="00FC3F3C"/>
    <w:rsid w:val="00FC77C7"/>
    <w:rsid w:val="00FD0E46"/>
    <w:rsid w:val="00FD5B78"/>
    <w:rsid w:val="00FD5E4F"/>
    <w:rsid w:val="00FD7D0C"/>
    <w:rsid w:val="00FE0BCD"/>
    <w:rsid w:val="00FE142A"/>
    <w:rsid w:val="00FE24F3"/>
    <w:rsid w:val="00FE2674"/>
    <w:rsid w:val="00FE2F8F"/>
    <w:rsid w:val="00FE4560"/>
    <w:rsid w:val="00FE5FD2"/>
    <w:rsid w:val="00FE67BE"/>
    <w:rsid w:val="00FF0400"/>
    <w:rsid w:val="00FF0786"/>
    <w:rsid w:val="00FF3BD5"/>
    <w:rsid w:val="00FF3F60"/>
    <w:rsid w:val="00FF43CA"/>
    <w:rsid w:val="00FF45CD"/>
    <w:rsid w:val="00FF7C9C"/>
    <w:rsid w:val="076D0935"/>
    <w:rsid w:val="086757ED"/>
    <w:rsid w:val="093E8DEC"/>
    <w:rsid w:val="0FEAE04F"/>
    <w:rsid w:val="113855A6"/>
    <w:rsid w:val="13E6A002"/>
    <w:rsid w:val="181CD1CD"/>
    <w:rsid w:val="1BC5DF65"/>
    <w:rsid w:val="1C417AB0"/>
    <w:rsid w:val="1F654809"/>
    <w:rsid w:val="2309F462"/>
    <w:rsid w:val="243F9468"/>
    <w:rsid w:val="27CEE29D"/>
    <w:rsid w:val="28F2EF20"/>
    <w:rsid w:val="2CA3CF2A"/>
    <w:rsid w:val="321023AB"/>
    <w:rsid w:val="33CC2261"/>
    <w:rsid w:val="4317E73A"/>
    <w:rsid w:val="45F722EA"/>
    <w:rsid w:val="4664440D"/>
    <w:rsid w:val="49F14210"/>
    <w:rsid w:val="4BE74046"/>
    <w:rsid w:val="4E3EC164"/>
    <w:rsid w:val="5216D426"/>
    <w:rsid w:val="5C507907"/>
    <w:rsid w:val="5DF2F887"/>
    <w:rsid w:val="6A93F754"/>
    <w:rsid w:val="6EC5D262"/>
    <w:rsid w:val="7A853CF8"/>
    <w:rsid w:val="7B72F732"/>
    <w:rsid w:val="7C8E6A26"/>
    <w:rsid w:val="7DA72E60"/>
    <w:rsid w:val="7FD0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178B7"/>
  <w15:chartTrackingRefBased/>
  <w15:docId w15:val="{7BF77397-0E81-4C63-BE2F-118E0FF3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1645"/>
    <w:pPr>
      <w:spacing w:before="120" w:after="0" w:line="240" w:lineRule="auto"/>
      <w:ind w:left="708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D30BC1"/>
    <w:pPr>
      <w:keepNext/>
      <w:keepLines/>
      <w:numPr>
        <w:numId w:val="1"/>
      </w:numPr>
      <w:pBdr>
        <w:bottom w:val="single" w:sz="4" w:space="1" w:color="auto"/>
      </w:pBdr>
      <w:outlineLvl w:val="0"/>
    </w:pPr>
    <w:rPr>
      <w:rFonts w:eastAsiaTheme="majorEastAsia" w:cstheme="majorBidi"/>
      <w:b/>
      <w:caps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62F1"/>
    <w:pPr>
      <w:keepNext/>
      <w:keepLines/>
      <w:numPr>
        <w:ilvl w:val="1"/>
        <w:numId w:val="1"/>
      </w:numPr>
      <w:ind w:left="709" w:hanging="709"/>
      <w:outlineLvl w:val="1"/>
    </w:pPr>
    <w:rPr>
      <w:rFonts w:eastAsiaTheme="majorEastAsia" w:cstheme="minorHAns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6051D"/>
    <w:pPr>
      <w:keepNext/>
      <w:keepLines/>
      <w:numPr>
        <w:ilvl w:val="2"/>
        <w:numId w:val="1"/>
      </w:numPr>
      <w:ind w:left="709" w:hanging="709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Odstavecseseznamem"/>
    <w:next w:val="Normln"/>
    <w:link w:val="Nadpis4Char"/>
    <w:uiPriority w:val="9"/>
    <w:unhideWhenUsed/>
    <w:qFormat/>
    <w:rsid w:val="00631B7D"/>
    <w:pPr>
      <w:numPr>
        <w:numId w:val="5"/>
      </w:numPr>
      <w:outlineLvl w:val="3"/>
    </w:p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F619D9"/>
    <w:pPr>
      <w:widowControl w:val="0"/>
      <w:numPr>
        <w:numId w:val="2"/>
      </w:numPr>
      <w:spacing w:before="60"/>
      <w:outlineLvl w:val="4"/>
    </w:pPr>
    <w:rPr>
      <w:rFonts w:eastAsiaTheme="majorEastAsia" w:cstheme="majorBidi"/>
      <w:noProof/>
      <w:lang w:eastAsia="cs-CZ"/>
    </w:rPr>
  </w:style>
  <w:style w:type="paragraph" w:styleId="Nadpis6">
    <w:name w:val="heading 6"/>
    <w:basedOn w:val="Nadpis5"/>
    <w:next w:val="Normln"/>
    <w:link w:val="Nadpis6Char"/>
    <w:uiPriority w:val="9"/>
    <w:unhideWhenUsed/>
    <w:qFormat/>
    <w:rsid w:val="000506BA"/>
    <w:pPr>
      <w:numPr>
        <w:ilvl w:val="1"/>
      </w:numPr>
      <w:ind w:left="1786" w:hanging="357"/>
      <w:outlineLvl w:val="5"/>
    </w:p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4D5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4D5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4D5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30BC1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EA62F1"/>
    <w:rPr>
      <w:rFonts w:ascii="Calibri" w:eastAsiaTheme="majorEastAsia" w:hAnsi="Calibri" w:cstheme="minorHAnsi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6051D"/>
    <w:rPr>
      <w:rFonts w:ascii="Calibri" w:eastAsiaTheme="majorEastAsia" w:hAnsi="Calibri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631B7D"/>
    <w:rPr>
      <w:rFonts w:ascii="Calibri" w:hAnsi="Calibri"/>
    </w:rPr>
  </w:style>
  <w:style w:type="character" w:customStyle="1" w:styleId="Nadpis5Char">
    <w:name w:val="Nadpis 5 Char"/>
    <w:basedOn w:val="Standardnpsmoodstavce"/>
    <w:link w:val="Nadpis5"/>
    <w:uiPriority w:val="9"/>
    <w:rsid w:val="00F619D9"/>
    <w:rPr>
      <w:rFonts w:ascii="Calibri" w:eastAsiaTheme="majorEastAsia" w:hAnsi="Calibri" w:cstheme="majorBidi"/>
      <w:noProof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0506BA"/>
    <w:rPr>
      <w:rFonts w:ascii="Calibri" w:eastAsiaTheme="majorEastAsia" w:hAnsi="Calibri" w:cstheme="majorBidi"/>
      <w:noProof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4D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4D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4D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uiPriority w:val="1"/>
    <w:qFormat/>
    <w:rsid w:val="00C6051D"/>
    <w:pPr>
      <w:spacing w:after="0" w:line="240" w:lineRule="auto"/>
      <w:ind w:left="708"/>
      <w:jc w:val="both"/>
    </w:pPr>
  </w:style>
  <w:style w:type="paragraph" w:styleId="Nzev">
    <w:name w:val="Title"/>
    <w:basedOn w:val="Normln"/>
    <w:next w:val="Normln"/>
    <w:link w:val="NzevChar"/>
    <w:uiPriority w:val="10"/>
    <w:qFormat/>
    <w:rsid w:val="00EE09BF"/>
    <w:pPr>
      <w:jc w:val="center"/>
    </w:pPr>
    <w:rPr>
      <w:b/>
      <w:caps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EE09BF"/>
    <w:rPr>
      <w:b/>
      <w:caps/>
      <w:sz w:val="32"/>
    </w:rPr>
  </w:style>
  <w:style w:type="paragraph" w:styleId="Podnadpis">
    <w:name w:val="Subtitle"/>
    <w:basedOn w:val="Bezmezer"/>
    <w:next w:val="Normln"/>
    <w:link w:val="PodnadpisChar"/>
    <w:uiPriority w:val="11"/>
    <w:qFormat/>
    <w:rsid w:val="00EE09BF"/>
    <w:pPr>
      <w:jc w:val="center"/>
    </w:pPr>
    <w:rPr>
      <w:b/>
      <w:sz w:val="32"/>
      <w:szCs w:val="32"/>
    </w:rPr>
  </w:style>
  <w:style w:type="character" w:customStyle="1" w:styleId="PodnadpisChar">
    <w:name w:val="Podnadpis Char"/>
    <w:basedOn w:val="Standardnpsmoodstavce"/>
    <w:link w:val="Podnadpis"/>
    <w:uiPriority w:val="11"/>
    <w:rsid w:val="00EE09BF"/>
    <w:rPr>
      <w:b/>
      <w:sz w:val="32"/>
      <w:szCs w:val="32"/>
    </w:rPr>
  </w:style>
  <w:style w:type="character" w:styleId="Zdraznnjemn">
    <w:name w:val="Subtle Emphasis"/>
    <w:basedOn w:val="Standardnpsmoodstavce"/>
    <w:uiPriority w:val="19"/>
    <w:rsid w:val="00EE09BF"/>
    <w:rPr>
      <w:i/>
      <w:iCs/>
      <w:color w:val="auto"/>
    </w:rPr>
  </w:style>
  <w:style w:type="character" w:styleId="Zdraznn">
    <w:name w:val="Emphasis"/>
    <w:basedOn w:val="Standardnpsmoodstavce"/>
    <w:uiPriority w:val="20"/>
    <w:qFormat/>
    <w:rsid w:val="00EE09BF"/>
    <w:rPr>
      <w:b/>
      <w:i/>
      <w:iCs/>
    </w:rPr>
  </w:style>
  <w:style w:type="character" w:styleId="Zdraznnintenzivn">
    <w:name w:val="Intense Emphasis"/>
    <w:basedOn w:val="Standardnpsmoodstavce"/>
    <w:uiPriority w:val="21"/>
    <w:qFormat/>
    <w:rsid w:val="00EE09BF"/>
    <w:rPr>
      <w:b/>
      <w:i/>
      <w:iCs/>
      <w:color w:val="auto"/>
      <w:u w:val="single"/>
    </w:rPr>
  </w:style>
  <w:style w:type="character" w:styleId="Siln">
    <w:name w:val="Strong"/>
    <w:aliases w:val="MT-Texty"/>
    <w:basedOn w:val="Standardnpsmoodstavce"/>
    <w:uiPriority w:val="22"/>
    <w:qFormat/>
    <w:rsid w:val="00EE09BF"/>
    <w:rPr>
      <w:b/>
      <w:bCs/>
    </w:rPr>
  </w:style>
  <w:style w:type="character" w:styleId="Odkazjemn">
    <w:name w:val="Subtle Reference"/>
    <w:basedOn w:val="Standardnpsmoodstavce"/>
    <w:uiPriority w:val="31"/>
    <w:rsid w:val="00EE09BF"/>
    <w:rPr>
      <w:smallCaps/>
      <w:color w:val="5A5A5A" w:themeColor="text1" w:themeTint="A5"/>
    </w:rPr>
  </w:style>
  <w:style w:type="paragraph" w:styleId="Odstavecseseznamem">
    <w:name w:val="List Paragraph"/>
    <w:basedOn w:val="Normln"/>
    <w:uiPriority w:val="99"/>
    <w:qFormat/>
    <w:rsid w:val="000506BA"/>
    <w:pPr>
      <w:ind w:left="1416"/>
    </w:pPr>
  </w:style>
  <w:style w:type="paragraph" w:styleId="Zhlav">
    <w:name w:val="header"/>
    <w:basedOn w:val="Normln"/>
    <w:link w:val="ZhlavChar"/>
    <w:uiPriority w:val="99"/>
    <w:unhideWhenUsed/>
    <w:qFormat/>
    <w:rsid w:val="00637448"/>
    <w:pPr>
      <w:tabs>
        <w:tab w:val="center" w:pos="4536"/>
        <w:tab w:val="right" w:pos="9072"/>
      </w:tabs>
      <w:spacing w:before="0"/>
      <w:jc w:val="right"/>
    </w:pPr>
    <w:rPr>
      <w:sz w:val="18"/>
    </w:rPr>
  </w:style>
  <w:style w:type="character" w:customStyle="1" w:styleId="ZhlavChar">
    <w:name w:val="Záhlaví Char"/>
    <w:basedOn w:val="Standardnpsmoodstavce"/>
    <w:link w:val="Zhlav"/>
    <w:uiPriority w:val="99"/>
    <w:rsid w:val="00637448"/>
    <w:rPr>
      <w:sz w:val="18"/>
    </w:rPr>
  </w:style>
  <w:style w:type="paragraph" w:styleId="Zpat">
    <w:name w:val="footer"/>
    <w:basedOn w:val="Normln"/>
    <w:link w:val="ZpatChar"/>
    <w:uiPriority w:val="99"/>
    <w:unhideWhenUsed/>
    <w:qFormat/>
    <w:rsid w:val="00872D40"/>
    <w:pPr>
      <w:tabs>
        <w:tab w:val="center" w:pos="4536"/>
        <w:tab w:val="right" w:pos="9072"/>
      </w:tabs>
      <w:spacing w:before="0"/>
      <w:ind w:left="709"/>
      <w:jc w:val="right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872D40"/>
    <w:rPr>
      <w:sz w:val="18"/>
    </w:rPr>
  </w:style>
  <w:style w:type="character" w:styleId="Hypertextovodkaz">
    <w:name w:val="Hyperlink"/>
    <w:basedOn w:val="Standardnpsmoodstavce"/>
    <w:uiPriority w:val="99"/>
    <w:unhideWhenUsed/>
    <w:rsid w:val="003900BF"/>
    <w:rPr>
      <w:color w:val="0563C1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74237B"/>
    <w:pPr>
      <w:spacing w:after="100"/>
      <w:ind w:left="0"/>
    </w:pPr>
  </w:style>
  <w:style w:type="paragraph" w:styleId="Obsah2">
    <w:name w:val="toc 2"/>
    <w:basedOn w:val="Normln"/>
    <w:next w:val="Normln"/>
    <w:autoRedefine/>
    <w:uiPriority w:val="39"/>
    <w:unhideWhenUsed/>
    <w:rsid w:val="0074237B"/>
    <w:pPr>
      <w:spacing w:after="100"/>
      <w:ind w:left="220"/>
    </w:pPr>
  </w:style>
  <w:style w:type="paragraph" w:styleId="Textpoznpodarou">
    <w:name w:val="footnote text"/>
    <w:basedOn w:val="Normln"/>
    <w:link w:val="TextpoznpodarouChar"/>
    <w:unhideWhenUsed/>
    <w:rsid w:val="00D73A76"/>
    <w:pPr>
      <w:spacing w:before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D73A76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D73A76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D73A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73A7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73A7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73A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73A7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3A7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3A76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A10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56521"/>
    <w:rPr>
      <w:color w:val="808080"/>
    </w:rPr>
  </w:style>
  <w:style w:type="paragraph" w:customStyle="1" w:styleId="Bod">
    <w:name w:val="Bod"/>
    <w:basedOn w:val="Normln"/>
    <w:next w:val="FormtovanvHTML"/>
    <w:qFormat/>
    <w:rsid w:val="00A56521"/>
    <w:pPr>
      <w:widowControl w:val="0"/>
      <w:numPr>
        <w:ilvl w:val="4"/>
        <w:numId w:val="3"/>
      </w:numPr>
      <w:spacing w:before="0" w:after="120"/>
      <w:ind w:left="1701" w:hanging="425"/>
    </w:pPr>
    <w:rPr>
      <w:rFonts w:eastAsia="Calibri" w:cs="Calibri"/>
      <w:snapToGrid w:val="0"/>
    </w:rPr>
  </w:style>
  <w:style w:type="paragraph" w:customStyle="1" w:styleId="lnek">
    <w:name w:val="Článek"/>
    <w:basedOn w:val="Nadpis1"/>
    <w:next w:val="Normln"/>
    <w:qFormat/>
    <w:rsid w:val="00471DA4"/>
    <w:rPr>
      <w:noProof/>
    </w:rPr>
  </w:style>
  <w:style w:type="paragraph" w:customStyle="1" w:styleId="OdstavecII">
    <w:name w:val="Odstavec_II"/>
    <w:basedOn w:val="Nadpis2"/>
    <w:next w:val="Normln"/>
    <w:qFormat/>
    <w:rsid w:val="000B7133"/>
    <w:rPr>
      <w:rFonts w:asciiTheme="minorHAnsi" w:hAnsiTheme="minorHAnsi"/>
    </w:rPr>
  </w:style>
  <w:style w:type="paragraph" w:customStyle="1" w:styleId="Psmeno">
    <w:name w:val="Písmeno"/>
    <w:basedOn w:val="Nadpis1"/>
    <w:qFormat/>
    <w:rsid w:val="00A56521"/>
    <w:pPr>
      <w:keepNext w:val="0"/>
      <w:keepLines w:val="0"/>
      <w:widowControl w:val="0"/>
      <w:numPr>
        <w:ilvl w:val="3"/>
        <w:numId w:val="3"/>
      </w:numPr>
      <w:pBdr>
        <w:bottom w:val="none" w:sz="0" w:space="0" w:color="auto"/>
      </w:pBdr>
      <w:tabs>
        <w:tab w:val="clear" w:pos="855"/>
      </w:tabs>
      <w:spacing w:before="0" w:after="120"/>
      <w:ind w:left="1276" w:hanging="851"/>
    </w:pPr>
    <w:rPr>
      <w:rFonts w:eastAsia="Calibri" w:cs="Calibri"/>
      <w:b w:val="0"/>
      <w:bCs/>
      <w:caps w:val="0"/>
      <w:kern w:val="32"/>
      <w:sz w:val="22"/>
      <w:szCs w:val="22"/>
    </w:rPr>
  </w:style>
  <w:style w:type="paragraph" w:styleId="FormtovanvHTML">
    <w:name w:val="HTML Preformatted"/>
    <w:basedOn w:val="Normln"/>
    <w:link w:val="FormtovanvHTMLChar"/>
    <w:uiPriority w:val="99"/>
    <w:unhideWhenUsed/>
    <w:rsid w:val="00A56521"/>
    <w:pPr>
      <w:spacing w:before="0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A56521"/>
    <w:rPr>
      <w:rFonts w:ascii="Consolas" w:hAnsi="Consolas"/>
      <w:sz w:val="20"/>
      <w:szCs w:val="20"/>
    </w:rPr>
  </w:style>
  <w:style w:type="paragraph" w:styleId="Revize">
    <w:name w:val="Revision"/>
    <w:hidden/>
    <w:uiPriority w:val="99"/>
    <w:semiHidden/>
    <w:rsid w:val="00865E79"/>
    <w:pPr>
      <w:spacing w:after="0" w:line="240" w:lineRule="auto"/>
    </w:pPr>
  </w:style>
  <w:style w:type="paragraph" w:customStyle="1" w:styleId="Styllnek11nenTun">
    <w:name w:val="Styl Článek_1.1. + není Tučné"/>
    <w:basedOn w:val="Normln"/>
    <w:rsid w:val="004D2174"/>
    <w:pPr>
      <w:widowControl w:val="0"/>
      <w:numPr>
        <w:numId w:val="4"/>
      </w:numPr>
      <w:tabs>
        <w:tab w:val="left" w:pos="851"/>
      </w:tabs>
      <w:spacing w:before="240" w:after="120"/>
      <w:contextualSpacing/>
      <w:outlineLvl w:val="1"/>
    </w:pPr>
    <w:rPr>
      <w:rFonts w:eastAsia="Times New Roman" w:cs="Times New Roman"/>
      <w:sz w:val="20"/>
      <w:szCs w:val="20"/>
      <w:lang w:eastAsia="cs-CZ"/>
    </w:rPr>
  </w:style>
  <w:style w:type="paragraph" w:customStyle="1" w:styleId="LPnormln">
    <w:name w:val="ŘLP_normální"/>
    <w:basedOn w:val="Normln"/>
    <w:link w:val="LPnormlnChar"/>
    <w:rsid w:val="00E62E02"/>
    <w:pPr>
      <w:widowControl w:val="0"/>
      <w:spacing w:before="0" w:line="280" w:lineRule="atLeast"/>
      <w:ind w:left="0"/>
    </w:pPr>
    <w:rPr>
      <w:rFonts w:eastAsia="Times New Roman" w:cs="Times New Roman"/>
      <w:sz w:val="20"/>
      <w:szCs w:val="20"/>
      <w:lang w:eastAsia="cs-CZ"/>
    </w:rPr>
  </w:style>
  <w:style w:type="character" w:customStyle="1" w:styleId="LPnormlnChar">
    <w:name w:val="ŘLP_normální Char"/>
    <w:basedOn w:val="Standardnpsmoodstavce"/>
    <w:link w:val="LPnormln"/>
    <w:rsid w:val="00E62E02"/>
    <w:rPr>
      <w:rFonts w:ascii="Arial" w:eastAsia="Times New Roman" w:hAnsi="Arial" w:cs="Times New Roman"/>
      <w:sz w:val="20"/>
      <w:szCs w:val="20"/>
      <w:lang w:eastAsia="cs-CZ"/>
    </w:rPr>
  </w:style>
  <w:style w:type="table" w:customStyle="1" w:styleId="Mkatabulky1">
    <w:name w:val="Mřížka tabulky1"/>
    <w:basedOn w:val="Normlntabulka"/>
    <w:next w:val="Mkatabulky"/>
    <w:uiPriority w:val="39"/>
    <w:rsid w:val="00275483"/>
    <w:pPr>
      <w:spacing w:after="0" w:line="240" w:lineRule="auto"/>
      <w:jc w:val="both"/>
    </w:pPr>
    <w:rPr>
      <w:rFonts w:ascii="Arial Narrow" w:eastAsia="Times New Roman" w:hAnsi="Arial Narrow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un">
    <w:name w:val="tučně"/>
    <w:basedOn w:val="Standardnpsmoodstavce"/>
    <w:uiPriority w:val="1"/>
    <w:rsid w:val="009A29B8"/>
    <w:rPr>
      <w:rFonts w:ascii="Arial Narrow" w:hAnsi="Arial Narrow"/>
      <w:b/>
      <w:sz w:val="22"/>
    </w:rPr>
  </w:style>
  <w:style w:type="paragraph" w:customStyle="1" w:styleId="1rove">
    <w:name w:val="1. úroveň"/>
    <w:basedOn w:val="Normln"/>
    <w:link w:val="1roveChar"/>
    <w:rsid w:val="009A29B8"/>
    <w:pPr>
      <w:spacing w:after="120"/>
      <w:ind w:left="0"/>
    </w:pPr>
    <w:rPr>
      <w:rFonts w:ascii="Arial Narrow" w:eastAsia="Times New Roman" w:hAnsi="Arial Narrow" w:cs="Times New Roman"/>
      <w:lang w:eastAsia="cs-CZ"/>
    </w:rPr>
  </w:style>
  <w:style w:type="character" w:customStyle="1" w:styleId="1roveChar">
    <w:name w:val="1. úroveň Char"/>
    <w:basedOn w:val="Standardnpsmoodstavce"/>
    <w:link w:val="1rove"/>
    <w:rsid w:val="009A29B8"/>
    <w:rPr>
      <w:rFonts w:ascii="Arial Narrow" w:eastAsia="Times New Roman" w:hAnsi="Arial Narrow" w:cs="Times New Roman"/>
      <w:lang w:eastAsia="cs-CZ"/>
    </w:rPr>
  </w:style>
  <w:style w:type="paragraph" w:customStyle="1" w:styleId="Odrky">
    <w:name w:val="Odrážky"/>
    <w:aliases w:val="2. úroveň"/>
    <w:basedOn w:val="Normln"/>
    <w:link w:val="OdrkyChar"/>
    <w:rsid w:val="009A29B8"/>
    <w:pPr>
      <w:numPr>
        <w:ilvl w:val="2"/>
        <w:numId w:val="6"/>
      </w:numPr>
      <w:spacing w:after="120"/>
    </w:pPr>
    <w:rPr>
      <w:rFonts w:ascii="Arial Narrow" w:eastAsia="Times New Roman" w:hAnsi="Arial Narrow" w:cs="Times New Roman"/>
      <w:lang w:eastAsia="cs-CZ"/>
    </w:rPr>
  </w:style>
  <w:style w:type="character" w:customStyle="1" w:styleId="OdrkyChar">
    <w:name w:val="Odrážky Char"/>
    <w:aliases w:val="2. úroveň Char"/>
    <w:basedOn w:val="Standardnpsmoodstavce"/>
    <w:link w:val="Odrky"/>
    <w:rsid w:val="009A29B8"/>
    <w:rPr>
      <w:rFonts w:ascii="Arial Narrow" w:eastAsia="Times New Roman" w:hAnsi="Arial Narrow" w:cs="Times New Roman"/>
      <w:lang w:eastAsia="cs-CZ"/>
    </w:rPr>
  </w:style>
  <w:style w:type="paragraph" w:customStyle="1" w:styleId="Textpod2rove">
    <w:name w:val="Text pod 2. úroveň"/>
    <w:basedOn w:val="Normln"/>
    <w:rsid w:val="009A29B8"/>
    <w:pPr>
      <w:numPr>
        <w:ilvl w:val="1"/>
        <w:numId w:val="6"/>
      </w:numPr>
      <w:spacing w:before="0" w:after="120"/>
    </w:pPr>
    <w:rPr>
      <w:rFonts w:ascii="Arial Narrow" w:eastAsia="Times New Roman" w:hAnsi="Arial Narrow" w:cs="Times New Roman"/>
      <w:lang w:eastAsia="cs-CZ"/>
    </w:rPr>
  </w:style>
  <w:style w:type="paragraph" w:customStyle="1" w:styleId="Odstavecseseznamem1">
    <w:name w:val="Odstavec se seznamem1"/>
    <w:basedOn w:val="Normln"/>
    <w:uiPriority w:val="99"/>
    <w:rsid w:val="00F10D23"/>
    <w:pPr>
      <w:spacing w:before="0" w:after="200" w:line="276" w:lineRule="auto"/>
      <w:ind w:left="720"/>
      <w:contextualSpacing/>
      <w:jc w:val="left"/>
    </w:pPr>
    <w:rPr>
      <w:rFonts w:eastAsia="Times New Roman" w:cs="Times New Roman"/>
      <w:lang w:eastAsia="cs-CZ"/>
    </w:rPr>
  </w:style>
  <w:style w:type="character" w:customStyle="1" w:styleId="Styl2">
    <w:name w:val="Styl2"/>
    <w:basedOn w:val="Standardnpsmoodstavce"/>
    <w:uiPriority w:val="1"/>
    <w:rsid w:val="00F10D23"/>
    <w:rPr>
      <w:rFonts w:ascii="Arial Narrow" w:hAnsi="Arial Narrow"/>
      <w:b/>
      <w:sz w:val="22"/>
    </w:rPr>
  </w:style>
  <w:style w:type="character" w:styleId="Nevyeenzmnka">
    <w:name w:val="Unresolved Mention"/>
    <w:basedOn w:val="Standardnpsmoodstavce"/>
    <w:uiPriority w:val="99"/>
    <w:unhideWhenUsed/>
    <w:rsid w:val="00793923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793923"/>
    <w:rPr>
      <w:color w:val="2B579A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F0CE7"/>
    <w:rPr>
      <w:color w:val="954F72" w:themeColor="followedHyperlink"/>
      <w:u w:val="single"/>
    </w:rPr>
  </w:style>
  <w:style w:type="table" w:customStyle="1" w:styleId="Mkatabulky11">
    <w:name w:val="Mřížka tabulky11"/>
    <w:basedOn w:val="Normlntabulka"/>
    <w:next w:val="Mkatabulky"/>
    <w:uiPriority w:val="39"/>
    <w:rsid w:val="000E3C0D"/>
    <w:pPr>
      <w:spacing w:before="120" w:after="0" w:line="240" w:lineRule="auto"/>
      <w:ind w:left="680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C43F7"/>
    <w:pPr>
      <w:spacing w:before="0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0C43F7"/>
    <w:rPr>
      <w:rFonts w:ascii="Calibri" w:hAnsi="Calibri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0C43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Liftrock\Plocha\Vzory%20dokument&#367;\ZD\Vzory\P&#345;edloha%20nab&#237;dky%20Dodavate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220D537EA14DF29095E658187167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1B2454-8261-4DF3-89CF-1C79E0F629DF}"/>
      </w:docPartPr>
      <w:docPartBody>
        <w:p w:rsidR="00FA14C4" w:rsidRDefault="00FA14C4">
          <w:pPr>
            <w:pStyle w:val="15220D537EA14DF29095E658187167BD"/>
          </w:pPr>
          <w:r w:rsidRPr="00C42E3B">
            <w:rPr>
              <w:rStyle w:val="Zstupntext"/>
              <w:highlight w:val="yellow"/>
            </w:rPr>
            <w:t>Zvolte položku</w:t>
          </w:r>
          <w:r w:rsidRPr="00B65F05">
            <w:rPr>
              <w:rStyle w:val="Zstupntext"/>
            </w:rPr>
            <w:t>.</w:t>
          </w:r>
        </w:p>
      </w:docPartBody>
    </w:docPart>
    <w:docPart>
      <w:docPartPr>
        <w:name w:val="99F9D79B1CEB4600B37D60AC73C679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5EC0D7-D04F-40E4-ACE3-8970209A34F3}"/>
      </w:docPartPr>
      <w:docPartBody>
        <w:p w:rsidR="00FA14C4" w:rsidRDefault="00FA14C4">
          <w:pPr>
            <w:pStyle w:val="99F9D79B1CEB4600B37D60AC73C67900"/>
          </w:pPr>
          <w:r w:rsidRPr="00C42E3B">
            <w:rPr>
              <w:rStyle w:val="Zstupntext"/>
              <w:highlight w:val="yellow"/>
            </w:rPr>
            <w:t>Zvolte položku.</w:t>
          </w:r>
        </w:p>
      </w:docPartBody>
    </w:docPart>
    <w:docPart>
      <w:docPartPr>
        <w:name w:val="B3BA1843BBF247788CE352B4A5807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FD0346-2399-4966-ADE9-86DB3D807B27}"/>
      </w:docPartPr>
      <w:docPartBody>
        <w:p w:rsidR="00FA14C4" w:rsidRDefault="00FA14C4">
          <w:pPr>
            <w:pStyle w:val="B3BA1843BBF247788CE352B4A5807E65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BAB1732CA65C434FA1C93EAC946D59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0D6593-91ED-429B-9D76-6FD2F8F13757}"/>
      </w:docPartPr>
      <w:docPartBody>
        <w:p w:rsidR="00FA14C4" w:rsidRDefault="00FA14C4">
          <w:pPr>
            <w:pStyle w:val="BAB1732CA65C434FA1C93EAC946D5967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BDFD647903874CAA8889EEB45B0FBD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DAA8E6-19FE-4893-AF50-3A52EF390F12}"/>
      </w:docPartPr>
      <w:docPartBody>
        <w:p w:rsidR="00FA14C4" w:rsidRDefault="00FA14C4">
          <w:pPr>
            <w:pStyle w:val="BDFD647903874CAA8889EEB45B0FBD8F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CEDC1869D8B14B28A27141911AF213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409A88-E22A-4CD2-953E-FBDAA9D7A4FE}"/>
      </w:docPartPr>
      <w:docPartBody>
        <w:p w:rsidR="00FA14C4" w:rsidRDefault="00FA14C4">
          <w:pPr>
            <w:pStyle w:val="CEDC1869D8B14B28A27141911AF2132E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4AC10EC4E7A45E79B127CD3EF6A0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975E5A-9067-447A-AA11-C86658B3D94B}"/>
      </w:docPartPr>
      <w:docPartBody>
        <w:p w:rsidR="00FA14C4" w:rsidRDefault="00FA14C4">
          <w:pPr>
            <w:pStyle w:val="04AC10EC4E7A45E79B127CD3EF6A08CF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AB55C9FB63F47F5BA69AC1F40A9A8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3C970-7AB8-427A-8AC6-AFCE7964071C}"/>
      </w:docPartPr>
      <w:docPartBody>
        <w:p w:rsidR="00FA14C4" w:rsidRDefault="00FA14C4">
          <w:pPr>
            <w:pStyle w:val="0AB55C9FB63F47F5BA69AC1F40A9A88B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7DAC127BA6347A2AAD430AE1E4B9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2331B5-C1DF-4C55-8589-4A07F870106F}"/>
      </w:docPartPr>
      <w:docPartBody>
        <w:p w:rsidR="00FA14C4" w:rsidRDefault="00FA14C4">
          <w:pPr>
            <w:pStyle w:val="07DAC127BA6347A2AAD430AE1E4B9B6C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C75A424F71164469B9A3DB10C79C8A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63972C-1895-455E-8D61-83A8C290000F}"/>
      </w:docPartPr>
      <w:docPartBody>
        <w:p w:rsidR="00FA14C4" w:rsidRDefault="00FA14C4">
          <w:pPr>
            <w:pStyle w:val="C75A424F71164469B9A3DB10C79C8AB2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1702A0BAD3134F63851BB0CCD3594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072092-E8E8-49E0-9F1B-145FF50F068D}"/>
      </w:docPartPr>
      <w:docPartBody>
        <w:p w:rsidR="00FA14C4" w:rsidRDefault="00FA14C4">
          <w:pPr>
            <w:pStyle w:val="1702A0BAD3134F63851BB0CCD359498F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9AEEBAEE3384BD9951429346A5DDF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AB4620-6B87-40AF-B79B-500322F7C2F4}"/>
      </w:docPartPr>
      <w:docPartBody>
        <w:p w:rsidR="00FA14C4" w:rsidRDefault="00FA14C4">
          <w:pPr>
            <w:pStyle w:val="09AEEBAEE3384BD9951429346A5DDFC6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C924A665AC11437AA7420ED9B2BBF2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B40669-35D7-456B-B52E-0FFAB326219F}"/>
      </w:docPartPr>
      <w:docPartBody>
        <w:p w:rsidR="00FA14C4" w:rsidRDefault="00FA14C4">
          <w:pPr>
            <w:pStyle w:val="C924A665AC11437AA7420ED9B2BBF251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97F86DFF0503451E85ECF3102BF86A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495E5-350B-450E-9036-3120E54EC23E}"/>
      </w:docPartPr>
      <w:docPartBody>
        <w:p w:rsidR="00FA14C4" w:rsidRDefault="00FA14C4">
          <w:pPr>
            <w:pStyle w:val="97F86DFF0503451E85ECF3102BF86A1E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76F9B6BE2E34419AB84353D00897CF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851937-5BCE-4290-87F2-293EADBB4116}"/>
      </w:docPartPr>
      <w:docPartBody>
        <w:p w:rsidR="00FA14C4" w:rsidRDefault="00FA14C4">
          <w:pPr>
            <w:pStyle w:val="76F9B6BE2E34419AB84353D00897CF8F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E520432164054AC7B4E5E712F2F654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A79D83-40F6-4373-80C9-83E64DC918AD}"/>
      </w:docPartPr>
      <w:docPartBody>
        <w:p w:rsidR="00FA14C4" w:rsidRDefault="00FA14C4">
          <w:pPr>
            <w:pStyle w:val="E520432164054AC7B4E5E712F2F654A5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3DE470F2DC4A423381D1EC127ECD71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72AB6B-7F80-45D0-A762-ECDA8C98D43E}"/>
      </w:docPartPr>
      <w:docPartBody>
        <w:p w:rsidR="00FA14C4" w:rsidRDefault="00FA14C4">
          <w:pPr>
            <w:pStyle w:val="3DE470F2DC4A423381D1EC127ECD718B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65A34770AD7542CAB98B19A200BC65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945893-7745-4438-A7F9-205C1E6D7D99}"/>
      </w:docPartPr>
      <w:docPartBody>
        <w:p w:rsidR="00FA14C4" w:rsidRDefault="00FA14C4">
          <w:pPr>
            <w:pStyle w:val="65A34770AD7542CAB98B19A200BC650C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A4D5F63D178344A4B42B5A4591A1E8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0EC32A-CAA5-41C7-8D8E-FDD86E8D88C5}"/>
      </w:docPartPr>
      <w:docPartBody>
        <w:p w:rsidR="00FA14C4" w:rsidRDefault="00FA14C4">
          <w:pPr>
            <w:pStyle w:val="A4D5F63D178344A4B42B5A4591A1E847"/>
          </w:pPr>
          <w:r w:rsidRPr="005E194C">
            <w:rPr>
              <w:rStyle w:val="Zstupntext"/>
              <w:highlight w:val="yellow"/>
            </w:rPr>
            <w:t>Zvolte položku</w:t>
          </w:r>
        </w:p>
      </w:docPartBody>
    </w:docPart>
    <w:docPart>
      <w:docPartPr>
        <w:name w:val="73CA8314CE594475B3C535CF0B7D57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6EC39B-3E4E-4C69-B024-AA3174186810}"/>
      </w:docPartPr>
      <w:docPartBody>
        <w:p w:rsidR="00FA14C4" w:rsidRDefault="00FA14C4">
          <w:pPr>
            <w:pStyle w:val="73CA8314CE594475B3C535CF0B7D5759"/>
          </w:pPr>
          <w:r w:rsidRPr="005E194C">
            <w:rPr>
              <w:rFonts w:cstheme="minorHAnsi"/>
              <w:bCs/>
              <w:highlight w:val="yellow"/>
            </w:rPr>
            <w:t>uveďte popis předmětu referenční zakázky</w:t>
          </w:r>
        </w:p>
      </w:docPartBody>
    </w:docPart>
    <w:docPart>
      <w:docPartPr>
        <w:name w:val="D880F6C42AD343DDB5B3E5B3148C24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F05932-7784-4A60-88B2-B3F93BA9D6F2}"/>
      </w:docPartPr>
      <w:docPartBody>
        <w:p w:rsidR="00FA14C4" w:rsidRDefault="00FA14C4">
          <w:pPr>
            <w:pStyle w:val="D880F6C42AD343DDB5B3E5B3148C243D"/>
          </w:pPr>
          <w:r w:rsidRPr="00B06C86">
            <w:rPr>
              <w:rStyle w:val="Zstupntext"/>
              <w:shd w:val="clear" w:color="auto" w:fill="FFFF00"/>
            </w:rPr>
            <w:t>Název subjektu, pro který byla referenční zakázka realizována.</w:t>
          </w:r>
        </w:p>
      </w:docPartBody>
    </w:docPart>
    <w:docPart>
      <w:docPartPr>
        <w:name w:val="8B2F6354AD7749E1A9DF3860A7BEFF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4C013C-F0E1-4EB8-8CAC-34A87576341B}"/>
      </w:docPartPr>
      <w:docPartBody>
        <w:p w:rsidR="00FA14C4" w:rsidRDefault="00FA14C4">
          <w:pPr>
            <w:pStyle w:val="8B2F6354AD7749E1A9DF3860A7BEFF71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42D10D5B58D6410BB83230229780DB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25E92C-81DF-4FAD-B410-2BB3DC4CE2B8}"/>
      </w:docPartPr>
      <w:docPartBody>
        <w:p w:rsidR="00FA14C4" w:rsidRDefault="00FA14C4">
          <w:pPr>
            <w:pStyle w:val="42D10D5B58D6410BB83230229780DB2E"/>
          </w:pPr>
          <w:r w:rsidRPr="00B06C86">
            <w:rPr>
              <w:rStyle w:val="Zstupntext"/>
              <w:shd w:val="clear" w:color="auto" w:fill="FFFF00"/>
            </w:rPr>
            <w:t>zadejte datum</w:t>
          </w:r>
        </w:p>
      </w:docPartBody>
    </w:docPart>
    <w:docPart>
      <w:docPartPr>
        <w:name w:val="71B224BCE4474A6F87147D285047CF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7AC28A-723C-496F-9A64-1B2848428B43}"/>
      </w:docPartPr>
      <w:docPartBody>
        <w:p w:rsidR="00FA14C4" w:rsidRDefault="00FA14C4">
          <w:pPr>
            <w:pStyle w:val="71B224BCE4474A6F87147D285047CFA7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5C5C4E1CC9354A35ACE27D33153744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33D6EC-5487-4B44-B13F-89E0324624E2}"/>
      </w:docPartPr>
      <w:docPartBody>
        <w:p w:rsidR="00FA14C4" w:rsidRDefault="00FA14C4">
          <w:pPr>
            <w:pStyle w:val="5C5C4E1CC9354A35ACE27D3315374479"/>
          </w:pPr>
          <w:r w:rsidRPr="00B06C86">
            <w:rPr>
              <w:rStyle w:val="Zstupntext"/>
              <w:rFonts w:eastAsia="Calibri"/>
              <w:highlight w:val="yellow"/>
            </w:rPr>
            <w:t>Jméno, e-mail, tel.</w:t>
          </w:r>
        </w:p>
      </w:docPartBody>
    </w:docPart>
    <w:docPart>
      <w:docPartPr>
        <w:name w:val="F95F56D091FB462D80948742924CDE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4AC330-296D-423E-88D5-2FEF51F952E9}"/>
      </w:docPartPr>
      <w:docPartBody>
        <w:p w:rsidR="00FA14C4" w:rsidRDefault="00FA14C4">
          <w:pPr>
            <w:pStyle w:val="F95F56D091FB462D80948742924CDED5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5DA00B031CAE433CB1E31181D1FEA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A17E-311C-4833-A509-B59E2A4CFDF4}"/>
      </w:docPartPr>
      <w:docPartBody>
        <w:p w:rsidR="00FA14C4" w:rsidRDefault="00FA14C4">
          <w:pPr>
            <w:pStyle w:val="5DA00B031CAE433CB1E31181D1FEAEB7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CA02E13901EC483C9BFD066C2BB1EF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9011FA-50C9-430C-B92B-2DE60BF4244B}"/>
      </w:docPartPr>
      <w:docPartBody>
        <w:p w:rsidR="00FA14C4" w:rsidRDefault="00FA14C4">
          <w:pPr>
            <w:pStyle w:val="CA02E13901EC483C9BFD066C2BB1EFDD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EE7E20A2D23048389C899B9CD7B3E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7A815-BFA6-479C-ACCC-A5DD9D39D42C}"/>
      </w:docPartPr>
      <w:docPartBody>
        <w:p w:rsidR="00FA14C4" w:rsidRDefault="00FA14C4">
          <w:pPr>
            <w:pStyle w:val="EE7E20A2D23048389C899B9CD7B3EB5D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4DFE51EE3AB9466E97DBC63DD90756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E58D53-05D8-4F75-B53C-7A0CD02186D5}"/>
      </w:docPartPr>
      <w:docPartBody>
        <w:p w:rsidR="00FA14C4" w:rsidRDefault="00FA14C4">
          <w:pPr>
            <w:pStyle w:val="4DFE51EE3AB9466E97DBC63DD90756C6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59C377F8CF214286A7647B2F98C4D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1758B0-175C-43C3-B83E-53B20ABE6A7E}"/>
      </w:docPartPr>
      <w:docPartBody>
        <w:p w:rsidR="00FA14C4" w:rsidRDefault="00FA14C4">
          <w:pPr>
            <w:pStyle w:val="59C377F8CF214286A7647B2F98C4DD7B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9F67565C66F949CC9538BAA93FFDE7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F1E5D-B028-479A-93C5-9E7A34D0C6B5}"/>
      </w:docPartPr>
      <w:docPartBody>
        <w:p w:rsidR="00FA14C4" w:rsidRDefault="00FA14C4">
          <w:pPr>
            <w:pStyle w:val="9F67565C66F949CC9538BAA93FFDE719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2254196116A9426E9DA425ED5FAFBE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9FBEA0-7F6D-47D3-93A9-CA07C2CAADB6}"/>
      </w:docPartPr>
      <w:docPartBody>
        <w:p w:rsidR="00FA14C4" w:rsidRDefault="00FA14C4">
          <w:pPr>
            <w:pStyle w:val="2254196116A9426E9DA425ED5FAFBE00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7E622CB2DA7E47808F6CBF264186B8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2F33B5-05B5-445D-9368-12EA7FB52F3E}"/>
      </w:docPartPr>
      <w:docPartBody>
        <w:p w:rsidR="00FA14C4" w:rsidRDefault="00FA14C4">
          <w:pPr>
            <w:pStyle w:val="7E622CB2DA7E47808F6CBF264186B83C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0EE5BBD6AE0D498FB44F1E3956F634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09D9F9-9D2A-48B1-A562-CE507203C5A3}"/>
      </w:docPartPr>
      <w:docPartBody>
        <w:p w:rsidR="00FA14C4" w:rsidRDefault="00FA14C4">
          <w:pPr>
            <w:pStyle w:val="0EE5BBD6AE0D498FB44F1E3956F634F8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7CFF5C87C84345199230792AAC965A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DC5FD-94F5-4D86-8EB6-8B98726777FB}"/>
      </w:docPartPr>
      <w:docPartBody>
        <w:p w:rsidR="004227D3" w:rsidRDefault="00826A6B" w:rsidP="00826A6B">
          <w:pPr>
            <w:pStyle w:val="7CFF5C87C84345199230792AAC965A21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753D4F9681354B08A808000A101DE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F169AA-CD03-4398-A2BE-2D1B75331595}"/>
      </w:docPartPr>
      <w:docPartBody>
        <w:p w:rsidR="004227D3" w:rsidRDefault="00826A6B" w:rsidP="00826A6B">
          <w:pPr>
            <w:pStyle w:val="753D4F9681354B08A808000A101DE841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763C02398E664730BD14D7C78FA6B8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E046ED-5DBC-4DBC-8221-3320F4074678}"/>
      </w:docPartPr>
      <w:docPartBody>
        <w:p w:rsidR="004227D3" w:rsidRDefault="00826A6B" w:rsidP="00826A6B">
          <w:pPr>
            <w:pStyle w:val="763C02398E664730BD14D7C78FA6B89F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4315A003AA1D4942906A1A9035F769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0D6FA-C608-4F1F-B1A4-28771A76F87F}"/>
      </w:docPartPr>
      <w:docPartBody>
        <w:p w:rsidR="004227D3" w:rsidRDefault="00826A6B" w:rsidP="00826A6B">
          <w:pPr>
            <w:pStyle w:val="4315A003AA1D4942906A1A9035F76933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F0EBA8ED35DB4A7FBD30BA5DB8F989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D7F716-D8B8-4D97-B096-8FADCC1FF5B3}"/>
      </w:docPartPr>
      <w:docPartBody>
        <w:p w:rsidR="004227D3" w:rsidRDefault="00826A6B" w:rsidP="00826A6B">
          <w:pPr>
            <w:pStyle w:val="F0EBA8ED35DB4A7FBD30BA5DB8F98928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D858C9E05371461AA3DE85299D6045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B7B09E-C2F3-4025-92DB-C621980CCC2E}"/>
      </w:docPartPr>
      <w:docPartBody>
        <w:p w:rsidR="00753B0C" w:rsidRDefault="00340417" w:rsidP="00340417">
          <w:pPr>
            <w:pStyle w:val="D858C9E05371461AA3DE85299D60454A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78AEEF5230B046A9A178C90E5C3E0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112E87-79AB-4684-9C23-71ECBEF81124}"/>
      </w:docPartPr>
      <w:docPartBody>
        <w:p w:rsidR="00753B0C" w:rsidRDefault="00340417" w:rsidP="00340417">
          <w:pPr>
            <w:pStyle w:val="78AEEF5230B046A9A178C90E5C3E01F2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92F53B8A2EE4B9E824E25176F0C3F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F115BA-66CD-4682-A101-F86A8F8930C2}"/>
      </w:docPartPr>
      <w:docPartBody>
        <w:p w:rsidR="00753B0C" w:rsidRDefault="00340417" w:rsidP="00340417">
          <w:pPr>
            <w:pStyle w:val="092F53B8A2EE4B9E824E25176F0C3F26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F4121069DFE542C6A75C3DF3172AFE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6AB772-22CC-4559-A912-1CC15250F505}"/>
      </w:docPartPr>
      <w:docPartBody>
        <w:p w:rsidR="00753B0C" w:rsidRDefault="00340417" w:rsidP="00340417">
          <w:pPr>
            <w:pStyle w:val="F4121069DFE542C6A75C3DF3172AFE0E"/>
          </w:pPr>
          <w:r>
            <w:rPr>
              <w:rStyle w:val="Zstupntext"/>
            </w:rPr>
            <w:t>Uveďte číslo řízení v Tender areně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4C4"/>
    <w:rsid w:val="00023FE8"/>
    <w:rsid w:val="000B7992"/>
    <w:rsid w:val="00202067"/>
    <w:rsid w:val="0027104E"/>
    <w:rsid w:val="002A6BFA"/>
    <w:rsid w:val="00305E4C"/>
    <w:rsid w:val="00340417"/>
    <w:rsid w:val="004227D3"/>
    <w:rsid w:val="00753B0C"/>
    <w:rsid w:val="007D7BF2"/>
    <w:rsid w:val="007E164B"/>
    <w:rsid w:val="00826A6B"/>
    <w:rsid w:val="00A44B82"/>
    <w:rsid w:val="00A609DB"/>
    <w:rsid w:val="00B3213D"/>
    <w:rsid w:val="00DE4B09"/>
    <w:rsid w:val="00FA14C4"/>
    <w:rsid w:val="00FC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40417"/>
  </w:style>
  <w:style w:type="paragraph" w:customStyle="1" w:styleId="15220D537EA14DF29095E658187167BD">
    <w:name w:val="15220D537EA14DF29095E658187167BD"/>
  </w:style>
  <w:style w:type="paragraph" w:customStyle="1" w:styleId="99F9D79B1CEB4600B37D60AC73C67900">
    <w:name w:val="99F9D79B1CEB4600B37D60AC73C67900"/>
  </w:style>
  <w:style w:type="paragraph" w:customStyle="1" w:styleId="B3BA1843BBF247788CE352B4A5807E65">
    <w:name w:val="B3BA1843BBF247788CE352B4A5807E65"/>
  </w:style>
  <w:style w:type="paragraph" w:customStyle="1" w:styleId="BAB1732CA65C434FA1C93EAC946D5967">
    <w:name w:val="BAB1732CA65C434FA1C93EAC946D5967"/>
  </w:style>
  <w:style w:type="paragraph" w:customStyle="1" w:styleId="BDFD647903874CAA8889EEB45B0FBD8F">
    <w:name w:val="BDFD647903874CAA8889EEB45B0FBD8F"/>
  </w:style>
  <w:style w:type="paragraph" w:customStyle="1" w:styleId="CEDC1869D8B14B28A27141911AF2132E">
    <w:name w:val="CEDC1869D8B14B28A27141911AF2132E"/>
  </w:style>
  <w:style w:type="paragraph" w:customStyle="1" w:styleId="04AC10EC4E7A45E79B127CD3EF6A08CF">
    <w:name w:val="04AC10EC4E7A45E79B127CD3EF6A08CF"/>
  </w:style>
  <w:style w:type="paragraph" w:customStyle="1" w:styleId="0AB55C9FB63F47F5BA69AC1F40A9A88B">
    <w:name w:val="0AB55C9FB63F47F5BA69AC1F40A9A88B"/>
  </w:style>
  <w:style w:type="paragraph" w:customStyle="1" w:styleId="07DAC127BA6347A2AAD430AE1E4B9B6C">
    <w:name w:val="07DAC127BA6347A2AAD430AE1E4B9B6C"/>
  </w:style>
  <w:style w:type="paragraph" w:customStyle="1" w:styleId="C75A424F71164469B9A3DB10C79C8AB2">
    <w:name w:val="C75A424F71164469B9A3DB10C79C8AB2"/>
  </w:style>
  <w:style w:type="paragraph" w:customStyle="1" w:styleId="1702A0BAD3134F63851BB0CCD359498F">
    <w:name w:val="1702A0BAD3134F63851BB0CCD359498F"/>
  </w:style>
  <w:style w:type="paragraph" w:customStyle="1" w:styleId="09AEEBAEE3384BD9951429346A5DDFC6">
    <w:name w:val="09AEEBAEE3384BD9951429346A5DDFC6"/>
  </w:style>
  <w:style w:type="paragraph" w:customStyle="1" w:styleId="C924A665AC11437AA7420ED9B2BBF251">
    <w:name w:val="C924A665AC11437AA7420ED9B2BBF251"/>
  </w:style>
  <w:style w:type="paragraph" w:customStyle="1" w:styleId="97F86DFF0503451E85ECF3102BF86A1E">
    <w:name w:val="97F86DFF0503451E85ECF3102BF86A1E"/>
  </w:style>
  <w:style w:type="paragraph" w:customStyle="1" w:styleId="76F9B6BE2E34419AB84353D00897CF8F">
    <w:name w:val="76F9B6BE2E34419AB84353D00897CF8F"/>
  </w:style>
  <w:style w:type="paragraph" w:customStyle="1" w:styleId="E520432164054AC7B4E5E712F2F654A5">
    <w:name w:val="E520432164054AC7B4E5E712F2F654A5"/>
  </w:style>
  <w:style w:type="paragraph" w:customStyle="1" w:styleId="3DE470F2DC4A423381D1EC127ECD718B">
    <w:name w:val="3DE470F2DC4A423381D1EC127ECD718B"/>
  </w:style>
  <w:style w:type="paragraph" w:customStyle="1" w:styleId="65A34770AD7542CAB98B19A200BC650C">
    <w:name w:val="65A34770AD7542CAB98B19A200BC650C"/>
  </w:style>
  <w:style w:type="paragraph" w:customStyle="1" w:styleId="A4D5F63D178344A4B42B5A4591A1E847">
    <w:name w:val="A4D5F63D178344A4B42B5A4591A1E847"/>
  </w:style>
  <w:style w:type="paragraph" w:customStyle="1" w:styleId="73CA8314CE594475B3C535CF0B7D5759">
    <w:name w:val="73CA8314CE594475B3C535CF0B7D5759"/>
  </w:style>
  <w:style w:type="paragraph" w:customStyle="1" w:styleId="D880F6C42AD343DDB5B3E5B3148C243D">
    <w:name w:val="D880F6C42AD343DDB5B3E5B3148C243D"/>
  </w:style>
  <w:style w:type="paragraph" w:customStyle="1" w:styleId="8B2F6354AD7749E1A9DF3860A7BEFF71">
    <w:name w:val="8B2F6354AD7749E1A9DF3860A7BEFF71"/>
  </w:style>
  <w:style w:type="paragraph" w:customStyle="1" w:styleId="42D10D5B58D6410BB83230229780DB2E">
    <w:name w:val="42D10D5B58D6410BB83230229780DB2E"/>
  </w:style>
  <w:style w:type="paragraph" w:customStyle="1" w:styleId="71B224BCE4474A6F87147D285047CFA7">
    <w:name w:val="71B224BCE4474A6F87147D285047CFA7"/>
  </w:style>
  <w:style w:type="paragraph" w:customStyle="1" w:styleId="5C5C4E1CC9354A35ACE27D3315374479">
    <w:name w:val="5C5C4E1CC9354A35ACE27D3315374479"/>
  </w:style>
  <w:style w:type="paragraph" w:customStyle="1" w:styleId="F95F56D091FB462D80948742924CDED5">
    <w:name w:val="F95F56D091FB462D80948742924CDED5"/>
  </w:style>
  <w:style w:type="paragraph" w:customStyle="1" w:styleId="5DA00B031CAE433CB1E31181D1FEAEB7">
    <w:name w:val="5DA00B031CAE433CB1E31181D1FEAEB7"/>
  </w:style>
  <w:style w:type="paragraph" w:customStyle="1" w:styleId="CA02E13901EC483C9BFD066C2BB1EFDD">
    <w:name w:val="CA02E13901EC483C9BFD066C2BB1EFDD"/>
  </w:style>
  <w:style w:type="paragraph" w:customStyle="1" w:styleId="EE7E20A2D23048389C899B9CD7B3EB5D">
    <w:name w:val="EE7E20A2D23048389C899B9CD7B3EB5D"/>
  </w:style>
  <w:style w:type="paragraph" w:customStyle="1" w:styleId="4DFE51EE3AB9466E97DBC63DD90756C6">
    <w:name w:val="4DFE51EE3AB9466E97DBC63DD90756C6"/>
  </w:style>
  <w:style w:type="paragraph" w:customStyle="1" w:styleId="59C377F8CF214286A7647B2F98C4DD7B">
    <w:name w:val="59C377F8CF214286A7647B2F98C4DD7B"/>
  </w:style>
  <w:style w:type="paragraph" w:customStyle="1" w:styleId="9F67565C66F949CC9538BAA93FFDE719">
    <w:name w:val="9F67565C66F949CC9538BAA93FFDE719"/>
  </w:style>
  <w:style w:type="paragraph" w:customStyle="1" w:styleId="2254196116A9426E9DA425ED5FAFBE00">
    <w:name w:val="2254196116A9426E9DA425ED5FAFBE00"/>
  </w:style>
  <w:style w:type="paragraph" w:customStyle="1" w:styleId="7E622CB2DA7E47808F6CBF264186B83C">
    <w:name w:val="7E622CB2DA7E47808F6CBF264186B83C"/>
  </w:style>
  <w:style w:type="paragraph" w:customStyle="1" w:styleId="0EE5BBD6AE0D498FB44F1E3956F634F8">
    <w:name w:val="0EE5BBD6AE0D498FB44F1E3956F634F8"/>
  </w:style>
  <w:style w:type="paragraph" w:customStyle="1" w:styleId="7CFF5C87C84345199230792AAC965A21">
    <w:name w:val="7CFF5C87C84345199230792AAC965A21"/>
    <w:rsid w:val="00826A6B"/>
  </w:style>
  <w:style w:type="paragraph" w:customStyle="1" w:styleId="753D4F9681354B08A808000A101DE841">
    <w:name w:val="753D4F9681354B08A808000A101DE841"/>
    <w:rsid w:val="00826A6B"/>
  </w:style>
  <w:style w:type="paragraph" w:customStyle="1" w:styleId="763C02398E664730BD14D7C78FA6B89F">
    <w:name w:val="763C02398E664730BD14D7C78FA6B89F"/>
    <w:rsid w:val="00826A6B"/>
  </w:style>
  <w:style w:type="paragraph" w:customStyle="1" w:styleId="4315A003AA1D4942906A1A9035F76933">
    <w:name w:val="4315A003AA1D4942906A1A9035F76933"/>
    <w:rsid w:val="00826A6B"/>
  </w:style>
  <w:style w:type="paragraph" w:customStyle="1" w:styleId="F0EBA8ED35DB4A7FBD30BA5DB8F98928">
    <w:name w:val="F0EBA8ED35DB4A7FBD30BA5DB8F98928"/>
    <w:rsid w:val="00826A6B"/>
  </w:style>
  <w:style w:type="paragraph" w:customStyle="1" w:styleId="D858C9E05371461AA3DE85299D60454A">
    <w:name w:val="D858C9E05371461AA3DE85299D60454A"/>
    <w:rsid w:val="00340417"/>
  </w:style>
  <w:style w:type="paragraph" w:customStyle="1" w:styleId="78AEEF5230B046A9A178C90E5C3E01F2">
    <w:name w:val="78AEEF5230B046A9A178C90E5C3E01F2"/>
    <w:rsid w:val="00340417"/>
  </w:style>
  <w:style w:type="paragraph" w:customStyle="1" w:styleId="092F53B8A2EE4B9E824E25176F0C3F26">
    <w:name w:val="092F53B8A2EE4B9E824E25176F0C3F26"/>
    <w:rsid w:val="00340417"/>
  </w:style>
  <w:style w:type="paragraph" w:customStyle="1" w:styleId="F4121069DFE542C6A75C3DF3172AFE0E">
    <w:name w:val="F4121069DFE542C6A75C3DF3172AFE0E"/>
    <w:rsid w:val="003404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972E7-5D39-4E10-99F4-3867210F8B74}">
  <ds:schemaRefs>
    <ds:schemaRef ds:uri="http://schemas.microsoft.com/office/2006/metadata/properties"/>
    <ds:schemaRef ds:uri="http://schemas.microsoft.com/office/infopath/2007/PartnerControls"/>
    <ds:schemaRef ds:uri="7cf501dd-6ef5-4f1b-8952-6e820fced335"/>
  </ds:schemaRefs>
</ds:datastoreItem>
</file>

<file path=customXml/itemProps2.xml><?xml version="1.0" encoding="utf-8"?>
<ds:datastoreItem xmlns:ds="http://schemas.openxmlformats.org/officeDocument/2006/customXml" ds:itemID="{805697B4-7C21-4CA8-B76A-AE749AABF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8F942-1D03-434E-900A-15726BE87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f501dd-6ef5-4f1b-8952-6e820fced3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7BE576-1B9C-408D-9DA4-E3CE1EA0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Předloha nabídky Dodavatele.dotx</Template>
  <TotalTime>43</TotalTime>
  <Pages>4</Pages>
  <Words>755</Words>
  <Characters>4880</Characters>
  <Application>Microsoft Office Word</Application>
  <DocSecurity>0</DocSecurity>
  <Lines>180</Lines>
  <Paragraphs>128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Vojtová Hana Ing.</cp:lastModifiedBy>
  <cp:revision>28</cp:revision>
  <dcterms:created xsi:type="dcterms:W3CDTF">2025-11-26T11:14:00Z</dcterms:created>
  <dcterms:modified xsi:type="dcterms:W3CDTF">2026-03-06T08:59:00Z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